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C1347" w14:textId="2798115D" w:rsidR="00434F33" w:rsidRPr="006F2598" w:rsidRDefault="009958A6" w:rsidP="009958A6">
      <w:pPr>
        <w:pStyle w:val="berschrift1"/>
        <w:spacing w:line="312" w:lineRule="auto"/>
      </w:pPr>
      <w:r>
        <w:t>PRESSEINFORMATION</w:t>
      </w:r>
    </w:p>
    <w:p w14:paraId="047C8E5F" w14:textId="77777777" w:rsidR="00434F33" w:rsidRPr="00CB133F" w:rsidRDefault="00434F33" w:rsidP="00D36B23">
      <w:pPr>
        <w:rPr>
          <w:sz w:val="12"/>
          <w:szCs w:val="12"/>
        </w:rPr>
      </w:pPr>
    </w:p>
    <w:p w14:paraId="7300F1B7" w14:textId="77777777" w:rsidR="00026A22" w:rsidRDefault="00026A22" w:rsidP="009958A6">
      <w:pPr>
        <w:rPr>
          <w:sz w:val="28"/>
        </w:rPr>
      </w:pPr>
      <w:r w:rsidRPr="00026A22">
        <w:rPr>
          <w:sz w:val="28"/>
        </w:rPr>
        <w:t xml:space="preserve">B:PURE wird zu BÖCKER </w:t>
      </w:r>
      <w:proofErr w:type="spellStart"/>
      <w:r w:rsidRPr="00026A22">
        <w:rPr>
          <w:sz w:val="28"/>
        </w:rPr>
        <w:t>Sourdough</w:t>
      </w:r>
      <w:proofErr w:type="spellEnd"/>
    </w:p>
    <w:p w14:paraId="51CA43B4" w14:textId="30B5E07F" w:rsidR="009958A6" w:rsidRPr="00D36B23" w:rsidRDefault="00710764" w:rsidP="009958A6">
      <w:pPr>
        <w:rPr>
          <w:b/>
          <w:bCs/>
          <w:iCs/>
        </w:rPr>
      </w:pPr>
      <w:r>
        <w:rPr>
          <w:b/>
        </w:rPr>
        <w:t>Qualität</w:t>
      </w:r>
      <w:r w:rsidR="005E2EE2">
        <w:rPr>
          <w:b/>
        </w:rPr>
        <w:t>, Sicherheit</w:t>
      </w:r>
      <w:r>
        <w:rPr>
          <w:b/>
        </w:rPr>
        <w:t xml:space="preserve"> und Geschmack der glutenfreien Backwaren bleiben unverändert</w:t>
      </w:r>
    </w:p>
    <w:p w14:paraId="57943D7C" w14:textId="77777777" w:rsidR="009958A6" w:rsidRPr="00CB133F" w:rsidRDefault="009958A6" w:rsidP="009958A6">
      <w:pPr>
        <w:rPr>
          <w:sz w:val="12"/>
          <w:szCs w:val="12"/>
        </w:rPr>
      </w:pPr>
    </w:p>
    <w:p w14:paraId="6D09E930" w14:textId="068EA22E" w:rsidR="00F15E3C" w:rsidRDefault="00BF7B3B" w:rsidP="00F15E3C">
      <w:pPr>
        <w:rPr>
          <w:b/>
          <w:bCs/>
        </w:rPr>
      </w:pPr>
      <w:r w:rsidRPr="7670A728">
        <w:rPr>
          <w:b/>
          <w:bCs/>
        </w:rPr>
        <w:t>Minden</w:t>
      </w:r>
      <w:r w:rsidRPr="00B86B9E">
        <w:rPr>
          <w:b/>
          <w:bCs/>
        </w:rPr>
        <w:t xml:space="preserve">, </w:t>
      </w:r>
      <w:r w:rsidR="00B86B9E" w:rsidRPr="00B86B9E">
        <w:rPr>
          <w:b/>
          <w:bCs/>
        </w:rPr>
        <w:t>09</w:t>
      </w:r>
      <w:r w:rsidRPr="00B86B9E">
        <w:rPr>
          <w:b/>
          <w:bCs/>
        </w:rPr>
        <w:t xml:space="preserve">. </w:t>
      </w:r>
      <w:r w:rsidR="00B86B9E">
        <w:rPr>
          <w:b/>
          <w:bCs/>
        </w:rPr>
        <w:t>Juni</w:t>
      </w:r>
      <w:r w:rsidRPr="7670A728">
        <w:rPr>
          <w:b/>
          <w:bCs/>
        </w:rPr>
        <w:t xml:space="preserve"> 2026 –</w:t>
      </w:r>
      <w:r w:rsidR="00C2031B">
        <w:rPr>
          <w:b/>
          <w:bCs/>
        </w:rPr>
        <w:t xml:space="preserve"> </w:t>
      </w:r>
      <w:r w:rsidR="00F15E3C" w:rsidRPr="00F15E3C">
        <w:rPr>
          <w:b/>
          <w:bCs/>
        </w:rPr>
        <w:t xml:space="preserve">Ab dem 01. Juli 2026 tritt </w:t>
      </w:r>
      <w:r w:rsidR="00135344">
        <w:rPr>
          <w:b/>
          <w:bCs/>
        </w:rPr>
        <w:t xml:space="preserve">das </w:t>
      </w:r>
      <w:r w:rsidR="00135344" w:rsidRPr="00135344">
        <w:rPr>
          <w:b/>
          <w:bCs/>
        </w:rPr>
        <w:t>Familienunternehmen</w:t>
      </w:r>
      <w:r w:rsidR="00135344" w:rsidRPr="00F15E3C">
        <w:t xml:space="preserve"> </w:t>
      </w:r>
      <w:r w:rsidR="00E123AB">
        <w:rPr>
          <w:b/>
          <w:bCs/>
        </w:rPr>
        <w:t>BÖCKER</w:t>
      </w:r>
      <w:r w:rsidR="00F15E3C" w:rsidRPr="00F15E3C">
        <w:rPr>
          <w:b/>
          <w:bCs/>
        </w:rPr>
        <w:t xml:space="preserve"> mit einer neuen, klaren Markenidentität auf: Unter de</w:t>
      </w:r>
      <w:r w:rsidR="00F5796F">
        <w:rPr>
          <w:b/>
          <w:bCs/>
        </w:rPr>
        <w:t xml:space="preserve">r Dachmarke </w:t>
      </w:r>
      <w:r w:rsidR="00A307DC">
        <w:rPr>
          <w:b/>
          <w:bCs/>
        </w:rPr>
        <w:t>BÖCKER</w:t>
      </w:r>
      <w:r w:rsidR="00F15E3C" w:rsidRPr="00F15E3C">
        <w:rPr>
          <w:b/>
          <w:bCs/>
        </w:rPr>
        <w:t xml:space="preserve"> </w:t>
      </w:r>
      <w:proofErr w:type="spellStart"/>
      <w:r w:rsidR="00F15E3C" w:rsidRPr="00F15E3C">
        <w:rPr>
          <w:b/>
          <w:bCs/>
        </w:rPr>
        <w:t>Sourdough</w:t>
      </w:r>
      <w:proofErr w:type="spellEnd"/>
      <w:r w:rsidR="00F15E3C" w:rsidRPr="00F15E3C">
        <w:rPr>
          <w:b/>
          <w:bCs/>
        </w:rPr>
        <w:t xml:space="preserve"> werden die glutenfreien Backwaren des Unternehmens</w:t>
      </w:r>
      <w:r w:rsidR="00117D80">
        <w:rPr>
          <w:b/>
          <w:bCs/>
        </w:rPr>
        <w:t>, bisher bekannt als B:PURE,</w:t>
      </w:r>
      <w:r w:rsidR="00F15E3C" w:rsidRPr="00F15E3C">
        <w:rPr>
          <w:b/>
          <w:bCs/>
        </w:rPr>
        <w:t xml:space="preserve"> geführt. Trotz des neuen Namens bleib</w:t>
      </w:r>
      <w:r w:rsidR="00B23D47">
        <w:rPr>
          <w:b/>
          <w:bCs/>
        </w:rPr>
        <w:t>en</w:t>
      </w:r>
      <w:r w:rsidR="00F15E3C" w:rsidRPr="00F15E3C">
        <w:rPr>
          <w:b/>
          <w:bCs/>
        </w:rPr>
        <w:t xml:space="preserve"> die hohe Qualität</w:t>
      </w:r>
      <w:r w:rsidR="00EA0F2F">
        <w:rPr>
          <w:b/>
          <w:bCs/>
        </w:rPr>
        <w:t xml:space="preserve">, </w:t>
      </w:r>
      <w:r w:rsidR="00F15E3C" w:rsidRPr="00F15E3C">
        <w:rPr>
          <w:b/>
          <w:bCs/>
        </w:rPr>
        <w:t xml:space="preserve">der einzigartige Geschmack </w:t>
      </w:r>
      <w:r w:rsidR="00EA0F2F">
        <w:rPr>
          <w:b/>
          <w:bCs/>
        </w:rPr>
        <w:t>s</w:t>
      </w:r>
      <w:r w:rsidR="00EA0F2F" w:rsidRPr="007F5D4B">
        <w:rPr>
          <w:b/>
          <w:bCs/>
        </w:rPr>
        <w:t xml:space="preserve">owie die garantiert glutenfreie Herstellung </w:t>
      </w:r>
      <w:r w:rsidR="00F15E3C" w:rsidRPr="00F15E3C">
        <w:rPr>
          <w:b/>
          <w:bCs/>
        </w:rPr>
        <w:t xml:space="preserve">der Produkte </w:t>
      </w:r>
      <w:r w:rsidR="001D067F">
        <w:rPr>
          <w:b/>
          <w:bCs/>
        </w:rPr>
        <w:t>wie gewohnt bestehen</w:t>
      </w:r>
      <w:r w:rsidR="00F15E3C" w:rsidRPr="00F15E3C">
        <w:rPr>
          <w:b/>
          <w:bCs/>
        </w:rPr>
        <w:t>.</w:t>
      </w:r>
    </w:p>
    <w:p w14:paraId="1F381A30" w14:textId="77777777" w:rsidR="00FC169D" w:rsidRPr="00F15E3C" w:rsidRDefault="00FC169D" w:rsidP="00F15E3C">
      <w:pPr>
        <w:rPr>
          <w:b/>
          <w:bCs/>
        </w:rPr>
      </w:pPr>
    </w:p>
    <w:p w14:paraId="3043D6A4" w14:textId="5A545B01" w:rsidR="00F15E3C" w:rsidRDefault="003B1BA1" w:rsidP="5356F9B8">
      <w:r w:rsidRPr="5356F9B8">
        <w:rPr>
          <w:b/>
          <w:bCs/>
        </w:rPr>
        <w:t>Weiterentwicklung der Marke für noch mehr Klarheit</w:t>
      </w:r>
      <w:r>
        <w:br/>
        <w:t xml:space="preserve">Der Relaunch unter dem neuen Namen BÖCKER </w:t>
      </w:r>
      <w:proofErr w:type="spellStart"/>
      <w:r>
        <w:t>Sourdough</w:t>
      </w:r>
      <w:proofErr w:type="spellEnd"/>
      <w:r>
        <w:t xml:space="preserve"> stellt einen logischen Schritt in der Weiterentwicklung des Unternehmens dar. Er ermöglicht den Kundinnen und Kunden eine noch </w:t>
      </w:r>
      <w:r w:rsidR="00D822E5">
        <w:t>deutlichere</w:t>
      </w:r>
      <w:r>
        <w:t xml:space="preserve"> Identifikation mit der Marke und der dahinterstehenden Philosophie: Handwerkliche Qualität, jahrzehntelange Erfahrung </w:t>
      </w:r>
      <w:r w:rsidR="00002AE8">
        <w:t xml:space="preserve">im Bereich Fermentation </w:t>
      </w:r>
      <w:r>
        <w:t>und Leidenschaft für</w:t>
      </w:r>
      <w:r w:rsidR="05EC09C2">
        <w:t xml:space="preserve">s </w:t>
      </w:r>
      <w:r>
        <w:t>Backen.</w:t>
      </w:r>
      <w:r w:rsidR="00002AE8">
        <w:t xml:space="preserve"> </w:t>
      </w:r>
      <w:r>
        <w:t>Mit der Dachmarke setzt BÖCKER ein klares Zeichen für Innovationskraft und Vertrauen im Bereich der glutenfreien Backwaren.</w:t>
      </w:r>
      <w:r w:rsidR="003862B3">
        <w:t xml:space="preserve"> </w:t>
      </w:r>
      <w:r w:rsidR="00F15E3C">
        <w:t xml:space="preserve">„Mit der Umbenennung zu </w:t>
      </w:r>
      <w:r w:rsidR="004E2F44">
        <w:t>BÖCKER</w:t>
      </w:r>
      <w:r w:rsidR="00F15E3C">
        <w:t xml:space="preserve"> </w:t>
      </w:r>
      <w:proofErr w:type="spellStart"/>
      <w:r w:rsidR="00F15E3C">
        <w:t>Sourdough</w:t>
      </w:r>
      <w:proofErr w:type="spellEnd"/>
      <w:r w:rsidR="00F15E3C">
        <w:t xml:space="preserve"> möchten wir </w:t>
      </w:r>
      <w:r w:rsidR="00863EFC">
        <w:t xml:space="preserve">als </w:t>
      </w:r>
      <w:r w:rsidR="00135344">
        <w:t>Sauerteigspezialist</w:t>
      </w:r>
      <w:r w:rsidR="00135344" w:rsidRPr="5356F9B8">
        <w:rPr>
          <w:b/>
          <w:bCs/>
        </w:rPr>
        <w:t xml:space="preserve"> </w:t>
      </w:r>
      <w:r w:rsidR="00F15E3C">
        <w:t>unsere Expertise im Bereich der Sauerteigb</w:t>
      </w:r>
      <w:r w:rsidR="00AA7456">
        <w:t>ackwaren</w:t>
      </w:r>
      <w:r w:rsidR="00F15E3C">
        <w:t xml:space="preserve"> und unsere lange Tradition noch stärker hervorheben. Der Name symbolisiert unser</w:t>
      </w:r>
      <w:r w:rsidR="007D52C8">
        <w:t xml:space="preserve"> Herzblut</w:t>
      </w:r>
      <w:r w:rsidR="001C2919">
        <w:t xml:space="preserve">, </w:t>
      </w:r>
      <w:r w:rsidR="00F15E3C">
        <w:t>unser Handwerk</w:t>
      </w:r>
      <w:r w:rsidR="001C2919">
        <w:t xml:space="preserve"> und unseren USP: den Sauerteig</w:t>
      </w:r>
      <w:r w:rsidR="007D7FB6">
        <w:t>, welcher unsere glutenfreien</w:t>
      </w:r>
      <w:r w:rsidR="005A3FB4">
        <w:t xml:space="preserve"> Backwaren so unverwechselbar und einzigartig macht</w:t>
      </w:r>
      <w:r w:rsidR="00F15E3C">
        <w:t xml:space="preserve">“, erklärt </w:t>
      </w:r>
      <w:r w:rsidR="477427F0" w:rsidRPr="5356F9B8">
        <w:t>Dr. Lukas Böcker</w:t>
      </w:r>
      <w:r w:rsidR="00F15E3C">
        <w:t>.</w:t>
      </w:r>
    </w:p>
    <w:p w14:paraId="06684497" w14:textId="77777777" w:rsidR="004E2F44" w:rsidRPr="00F15E3C" w:rsidRDefault="004E2F44" w:rsidP="00F15E3C"/>
    <w:p w14:paraId="28EE0783" w14:textId="0B6B48F8" w:rsidR="00F15E3C" w:rsidRDefault="00F15E3C" w:rsidP="2B7EC627">
      <w:r w:rsidRPr="0905C3F4">
        <w:rPr>
          <w:b/>
          <w:bCs/>
        </w:rPr>
        <w:t xml:space="preserve">Sicherer </w:t>
      </w:r>
      <w:r w:rsidR="00872888" w:rsidRPr="0905C3F4">
        <w:rPr>
          <w:b/>
          <w:bCs/>
        </w:rPr>
        <w:t xml:space="preserve">glutenfreier </w:t>
      </w:r>
      <w:r w:rsidRPr="0905C3F4">
        <w:rPr>
          <w:b/>
          <w:bCs/>
        </w:rPr>
        <w:t xml:space="preserve">Genuss </w:t>
      </w:r>
      <w:r w:rsidR="008C0B4C" w:rsidRPr="0905C3F4">
        <w:rPr>
          <w:b/>
          <w:bCs/>
        </w:rPr>
        <w:t>seit J</w:t>
      </w:r>
      <w:r w:rsidRPr="0905C3F4">
        <w:rPr>
          <w:b/>
          <w:bCs/>
        </w:rPr>
        <w:t>ahrzehnte</w:t>
      </w:r>
      <w:r w:rsidR="008C0B4C" w:rsidRPr="0905C3F4">
        <w:rPr>
          <w:b/>
          <w:bCs/>
        </w:rPr>
        <w:t>n</w:t>
      </w:r>
      <w:r>
        <w:br/>
      </w:r>
      <w:r w:rsidR="007C7382">
        <w:t>Dank der Verwendung von glutenfreiem Sauerteig überzeugen d</w:t>
      </w:r>
      <w:r>
        <w:t xml:space="preserve">ie </w:t>
      </w:r>
      <w:r w:rsidR="001F0071">
        <w:t>glutenfreien Backwaren aus dem Hause BÖCKER</w:t>
      </w:r>
      <w:r>
        <w:t xml:space="preserve"> durch </w:t>
      </w:r>
      <w:r w:rsidR="004F6B21">
        <w:t>einen</w:t>
      </w:r>
      <w:r>
        <w:t xml:space="preserve"> einzigartigen Geschmack und </w:t>
      </w:r>
      <w:r w:rsidR="004F6B21">
        <w:t>eine</w:t>
      </w:r>
      <w:r w:rsidR="000A1B27">
        <w:t xml:space="preserve"> hervorragende</w:t>
      </w:r>
      <w:r>
        <w:t xml:space="preserve"> Textur</w:t>
      </w:r>
      <w:r w:rsidR="004F6B21">
        <w:t xml:space="preserve">. </w:t>
      </w:r>
      <w:r w:rsidR="5ABBB63D" w:rsidRPr="0905C3F4">
        <w:rPr>
          <w:rFonts w:eastAsia="Arial"/>
          <w:color w:val="242424"/>
        </w:rPr>
        <w:t>Eine strikte Allergenpolitik wird</w:t>
      </w:r>
      <w:r w:rsidR="5ABBB63D" w:rsidRPr="0905C3F4">
        <w:rPr>
          <w:rFonts w:eastAsia="Arial"/>
        </w:rPr>
        <w:t xml:space="preserve"> </w:t>
      </w:r>
      <w:r w:rsidR="00C815FA">
        <w:t xml:space="preserve">bei den </w:t>
      </w:r>
      <w:r w:rsidR="003B79CD">
        <w:t xml:space="preserve">glutenfreien </w:t>
      </w:r>
      <w:r w:rsidR="00C815FA">
        <w:t xml:space="preserve">Backwaren </w:t>
      </w:r>
      <w:r w:rsidR="5294B40C" w:rsidRPr="0905C3F4">
        <w:rPr>
          <w:rFonts w:eastAsia="Arial"/>
        </w:rPr>
        <w:t>großgeschrieben</w:t>
      </w:r>
      <w:r w:rsidR="00DA3EC5">
        <w:t xml:space="preserve">, </w:t>
      </w:r>
      <w:r w:rsidR="0DE6B64B" w:rsidRPr="0905C3F4">
        <w:rPr>
          <w:rFonts w:eastAsia="Arial"/>
        </w:rPr>
        <w:t>sodass</w:t>
      </w:r>
      <w:r w:rsidR="003B79CD">
        <w:t xml:space="preserve"> sie</w:t>
      </w:r>
      <w:r w:rsidR="00DA3EC5">
        <w:t xml:space="preserve"> </w:t>
      </w:r>
      <w:r w:rsidR="00ED367F">
        <w:t>durch</w:t>
      </w:r>
      <w:r w:rsidR="008273B8">
        <w:t xml:space="preserve"> die Verwendung</w:t>
      </w:r>
      <w:r w:rsidR="00ED367F">
        <w:t xml:space="preserve"> </w:t>
      </w:r>
      <w:r w:rsidR="008273B8">
        <w:t xml:space="preserve">qualitativ hochwertiger, sorgfältig ausgewählter Zutaten und </w:t>
      </w:r>
      <w:r>
        <w:t xml:space="preserve">ihre vegane, laktosefreie Rezeptur </w:t>
      </w:r>
      <w:r w:rsidR="002B1697">
        <w:t xml:space="preserve">und ohne den Zusatz bekannter Allergene </w:t>
      </w:r>
      <w:r>
        <w:t xml:space="preserve">auch perfekt für viele </w:t>
      </w:r>
      <w:r w:rsidR="00697D18">
        <w:t>weitere</w:t>
      </w:r>
      <w:r>
        <w:t xml:space="preserve"> besondere Ernährungsbedürfnisse</w:t>
      </w:r>
      <w:r w:rsidR="00ED367F">
        <w:t xml:space="preserve"> </w:t>
      </w:r>
      <w:r w:rsidR="35167269">
        <w:t>sind</w:t>
      </w:r>
      <w:r>
        <w:t>.</w:t>
      </w:r>
      <w:r w:rsidR="00A65329">
        <w:t xml:space="preserve"> </w:t>
      </w:r>
    </w:p>
    <w:p w14:paraId="40D39213" w14:textId="77777777" w:rsidR="007D52C8" w:rsidRDefault="007D52C8" w:rsidP="00C2416B"/>
    <w:p w14:paraId="257444C7" w14:textId="09279FB5" w:rsidR="006D7969" w:rsidRDefault="006D7969" w:rsidP="00C2416B">
      <w:r>
        <w:t>Die glutenfreien Backwaren werden unter höchsten Sicherheitsanforderungen handwerklich von Bäcker</w:t>
      </w:r>
      <w:r w:rsidR="00DC4253">
        <w:t>in</w:t>
      </w:r>
      <w:r>
        <w:t>n</w:t>
      </w:r>
      <w:r w:rsidR="00DC4253">
        <w:t>en und Bäckern</w:t>
      </w:r>
      <w:r>
        <w:t xml:space="preserve"> hergestellt. Um Kontaminationen auszuschließen, werden sie an einem separaten Standort produziert und </w:t>
      </w:r>
      <w:r w:rsidR="002846BA">
        <w:t>einzeln</w:t>
      </w:r>
      <w:r w:rsidR="0059294F">
        <w:t>, sicher</w:t>
      </w:r>
      <w:r w:rsidR="002846BA">
        <w:t xml:space="preserve"> </w:t>
      </w:r>
      <w:r>
        <w:t>verpackt</w:t>
      </w:r>
      <w:r w:rsidR="0059294F">
        <w:t xml:space="preserve"> für einen optimalen Schutz bis zu Verbraucher</w:t>
      </w:r>
      <w:r w:rsidR="00BD343F">
        <w:t>innen und Verbrauchern</w:t>
      </w:r>
      <w:r>
        <w:t>.</w:t>
      </w:r>
      <w:r w:rsidR="00BD343F">
        <w:t xml:space="preserve"> Alle Backwaren können tiefgekühlt oder auch frisch bezogen werden. </w:t>
      </w:r>
      <w:r>
        <w:t xml:space="preserve">Zum glutenfreien Sortiment zählen verschiedene Brote (Bio </w:t>
      </w:r>
      <w:proofErr w:type="spellStart"/>
      <w:r w:rsidR="00A46725">
        <w:t>Panissimo</w:t>
      </w:r>
      <w:proofErr w:type="spellEnd"/>
      <w:r w:rsidR="00A46725">
        <w:t xml:space="preserve"> Hafer</w:t>
      </w:r>
      <w:r>
        <w:t>, Bio Sauerteigb</w:t>
      </w:r>
      <w:r w:rsidR="00BD343F">
        <w:t>r</w:t>
      </w:r>
      <w:r>
        <w:t xml:space="preserve">ot, </w:t>
      </w:r>
      <w:r w:rsidR="25A95DF6">
        <w:t xml:space="preserve">Bio </w:t>
      </w:r>
      <w:r w:rsidR="001C575D">
        <w:t>Haferbrot</w:t>
      </w:r>
      <w:r>
        <w:t>, Mini Goldleinsamenbrot</w:t>
      </w:r>
      <w:r w:rsidR="001C575D">
        <w:t>, Bio Vollwertbrot</w:t>
      </w:r>
      <w:r>
        <w:t>), Brötchen (</w:t>
      </w:r>
      <w:r w:rsidR="00C31324">
        <w:t xml:space="preserve">Bio Proteinbrötchen, </w:t>
      </w:r>
      <w:r>
        <w:t xml:space="preserve">Kreuz-, Laugen-, </w:t>
      </w:r>
      <w:r w:rsidR="00C31324">
        <w:t xml:space="preserve">Frühstücks </w:t>
      </w:r>
      <w:r>
        <w:t xml:space="preserve">-, </w:t>
      </w:r>
      <w:r w:rsidR="00C31324">
        <w:t>Saaten</w:t>
      </w:r>
      <w:r>
        <w:t>brötchen, Mini Baguette, Burger Buns) und feine Backwaren (Schwarz-Weiß Kuchen</w:t>
      </w:r>
      <w:r w:rsidR="76F12F75">
        <w:t xml:space="preserve"> und Mini Zitronenkuchen</w:t>
      </w:r>
      <w:r>
        <w:t xml:space="preserve">). </w:t>
      </w:r>
    </w:p>
    <w:p w14:paraId="51A67B70" w14:textId="70A0B97F" w:rsidR="00350784" w:rsidRPr="00CB133F" w:rsidRDefault="00350784" w:rsidP="6AB8CB82"/>
    <w:p w14:paraId="70FCDCBB" w14:textId="77777777" w:rsidR="00DD5D20" w:rsidRDefault="00DD5D20" w:rsidP="00DD5D20">
      <w:pPr>
        <w:autoSpaceDE w:val="0"/>
        <w:autoSpaceDN w:val="0"/>
        <w:adjustRightInd w:val="0"/>
        <w:rPr>
          <w:b/>
          <w:bCs/>
        </w:rPr>
      </w:pPr>
      <w:bookmarkStart w:id="0" w:name="_Hlk47945752"/>
      <w:r w:rsidRPr="6AB8CB82">
        <w:rPr>
          <w:b/>
          <w:bCs/>
        </w:rPr>
        <w:lastRenderedPageBreak/>
        <w:t>Bildmaterial</w:t>
      </w:r>
    </w:p>
    <w:tbl>
      <w:tblPr>
        <w:tblStyle w:val="Tabellenraste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4A0" w:firstRow="1" w:lastRow="0" w:firstColumn="1" w:lastColumn="0" w:noHBand="0" w:noVBand="1"/>
      </w:tblPr>
      <w:tblGrid>
        <w:gridCol w:w="4035"/>
        <w:gridCol w:w="4470"/>
      </w:tblGrid>
      <w:tr w:rsidR="6AB8CB82" w14:paraId="406E547C" w14:textId="77777777" w:rsidTr="479A40FF">
        <w:trPr>
          <w:trHeight w:val="300"/>
        </w:trPr>
        <w:tc>
          <w:tcPr>
            <w:tcW w:w="4035" w:type="dxa"/>
            <w:tcMar>
              <w:left w:w="108" w:type="dxa"/>
              <w:right w:w="108" w:type="dxa"/>
            </w:tcMar>
          </w:tcPr>
          <w:p w14:paraId="605A5669" w14:textId="3192F1D0" w:rsidR="5E813DD5" w:rsidRDefault="5E813DD5" w:rsidP="6AB8CB82">
            <w:pPr>
              <w:jc w:val="center"/>
            </w:pPr>
            <w:r>
              <w:rPr>
                <w:noProof/>
              </w:rPr>
              <w:drawing>
                <wp:inline distT="0" distB="0" distL="0" distR="0" wp14:anchorId="04B2D27C" wp14:editId="1E91718F">
                  <wp:extent cx="2305050" cy="1438275"/>
                  <wp:effectExtent l="0" t="0" r="0" b="0"/>
                  <wp:docPr id="10368313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831378" name="Picture 1036831378"/>
                          <pic:cNvPicPr/>
                        </pic:nvPicPr>
                        <pic:blipFill>
                          <a:blip r:embed="rId10">
                            <a:extLst>
                              <a:ext uri="{28A0092B-C50C-407E-A947-70E740481C1C}">
                                <a14:useLocalDpi xmlns:a14="http://schemas.microsoft.com/office/drawing/2010/main"/>
                              </a:ext>
                            </a:extLst>
                          </a:blip>
                          <a:stretch>
                            <a:fillRect/>
                          </a:stretch>
                        </pic:blipFill>
                        <pic:spPr>
                          <a:xfrm>
                            <a:off x="0" y="0"/>
                            <a:ext cx="2305050" cy="1438275"/>
                          </a:xfrm>
                          <a:prstGeom prst="rect">
                            <a:avLst/>
                          </a:prstGeom>
                        </pic:spPr>
                      </pic:pic>
                    </a:graphicData>
                  </a:graphic>
                </wp:inline>
              </w:drawing>
            </w:r>
          </w:p>
          <w:p w14:paraId="7CC22A27" w14:textId="1AFBD74E" w:rsidR="6AB8CB82" w:rsidRDefault="6AB8CB82" w:rsidP="6AB8CB82">
            <w:r w:rsidRPr="6AB8CB82">
              <w:rPr>
                <w:rFonts w:eastAsia="Arial"/>
                <w:sz w:val="24"/>
                <w:szCs w:val="24"/>
              </w:rPr>
              <w:t xml:space="preserve"> </w:t>
            </w:r>
          </w:p>
        </w:tc>
        <w:tc>
          <w:tcPr>
            <w:tcW w:w="4470" w:type="dxa"/>
            <w:tcMar>
              <w:left w:w="108" w:type="dxa"/>
              <w:right w:w="108" w:type="dxa"/>
            </w:tcMar>
          </w:tcPr>
          <w:p w14:paraId="6FB78DD5" w14:textId="0F73E724" w:rsidR="6AB8CB82" w:rsidRDefault="6AB8CB82" w:rsidP="6AB8CB82">
            <w:pPr>
              <w:tabs>
                <w:tab w:val="left" w:pos="3820"/>
              </w:tabs>
            </w:pPr>
            <w:r w:rsidRPr="479A40FF">
              <w:rPr>
                <w:rFonts w:eastAsia="Arial"/>
                <w:b/>
                <w:bCs/>
                <w:sz w:val="18"/>
                <w:szCs w:val="18"/>
              </w:rPr>
              <w:t>Dateiname:</w:t>
            </w:r>
            <w:r w:rsidRPr="479A40FF">
              <w:rPr>
                <w:rFonts w:eastAsia="Arial"/>
                <w:sz w:val="18"/>
                <w:szCs w:val="18"/>
              </w:rPr>
              <w:t xml:space="preserve"> Pressefoto_BOECKER_Kreuzbroetchen.jpg</w:t>
            </w:r>
          </w:p>
          <w:p w14:paraId="17F91EAE" w14:textId="0351006A" w:rsidR="6AB8CB82" w:rsidRDefault="6AB8CB82" w:rsidP="6AB8CB82">
            <w:pPr>
              <w:tabs>
                <w:tab w:val="left" w:pos="5952"/>
              </w:tabs>
            </w:pPr>
            <w:r w:rsidRPr="6AB8CB82">
              <w:rPr>
                <w:rFonts w:eastAsia="Arial"/>
                <w:b/>
                <w:bCs/>
                <w:sz w:val="18"/>
                <w:szCs w:val="18"/>
              </w:rPr>
              <w:t xml:space="preserve"> </w:t>
            </w:r>
          </w:p>
        </w:tc>
      </w:tr>
      <w:tr w:rsidR="6AB8CB82" w14:paraId="65BF5492" w14:textId="77777777" w:rsidTr="479A40FF">
        <w:trPr>
          <w:trHeight w:val="300"/>
        </w:trPr>
        <w:tc>
          <w:tcPr>
            <w:tcW w:w="4035" w:type="dxa"/>
            <w:tcMar>
              <w:left w:w="108" w:type="dxa"/>
              <w:right w:w="108" w:type="dxa"/>
            </w:tcMar>
          </w:tcPr>
          <w:p w14:paraId="767AA731" w14:textId="1E3970AB" w:rsidR="6AB8CB82" w:rsidRDefault="5E813DD5" w:rsidP="00BC1EFB">
            <w:pPr>
              <w:jc w:val="center"/>
            </w:pPr>
            <w:r>
              <w:rPr>
                <w:noProof/>
              </w:rPr>
              <w:drawing>
                <wp:inline distT="0" distB="0" distL="0" distR="0" wp14:anchorId="42F4CC11" wp14:editId="54513FC1">
                  <wp:extent cx="1047750" cy="1438275"/>
                  <wp:effectExtent l="0" t="0" r="0" b="0"/>
                  <wp:docPr id="463563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56363" name="Picture 46356363"/>
                          <pic:cNvPicPr/>
                        </pic:nvPicPr>
                        <pic:blipFill>
                          <a:blip r:embed="rId11">
                            <a:extLst>
                              <a:ext uri="{28A0092B-C50C-407E-A947-70E740481C1C}">
                                <a14:useLocalDpi xmlns:a14="http://schemas.microsoft.com/office/drawing/2010/main"/>
                              </a:ext>
                            </a:extLst>
                          </a:blip>
                          <a:stretch>
                            <a:fillRect/>
                          </a:stretch>
                        </pic:blipFill>
                        <pic:spPr>
                          <a:xfrm>
                            <a:off x="0" y="0"/>
                            <a:ext cx="1047750" cy="1438275"/>
                          </a:xfrm>
                          <a:prstGeom prst="rect">
                            <a:avLst/>
                          </a:prstGeom>
                        </pic:spPr>
                      </pic:pic>
                    </a:graphicData>
                  </a:graphic>
                </wp:inline>
              </w:drawing>
            </w:r>
          </w:p>
        </w:tc>
        <w:tc>
          <w:tcPr>
            <w:tcW w:w="4470" w:type="dxa"/>
            <w:tcMar>
              <w:left w:w="108" w:type="dxa"/>
              <w:right w:w="108" w:type="dxa"/>
            </w:tcMar>
          </w:tcPr>
          <w:p w14:paraId="10DC27B1" w14:textId="6E58D39E" w:rsidR="6AB8CB82" w:rsidRDefault="6AB8CB82" w:rsidP="6AB8CB82">
            <w:pPr>
              <w:tabs>
                <w:tab w:val="left" w:pos="3820"/>
              </w:tabs>
            </w:pPr>
            <w:r w:rsidRPr="6AB8CB82">
              <w:rPr>
                <w:rFonts w:eastAsia="Arial"/>
                <w:b/>
                <w:bCs/>
                <w:sz w:val="18"/>
                <w:szCs w:val="18"/>
              </w:rPr>
              <w:t>Dateiname:</w:t>
            </w:r>
            <w:r w:rsidRPr="6AB8CB82">
              <w:rPr>
                <w:rFonts w:eastAsia="Arial"/>
                <w:sz w:val="18"/>
                <w:szCs w:val="18"/>
              </w:rPr>
              <w:t xml:space="preserve"> Pressefoto_BOECKER_MiniGoldleinsamenbrot.jpg</w:t>
            </w:r>
          </w:p>
          <w:p w14:paraId="313818B5" w14:textId="5D3FA798" w:rsidR="6AB8CB82" w:rsidRDefault="6AB8CB82" w:rsidP="6AB8CB82">
            <w:pPr>
              <w:tabs>
                <w:tab w:val="left" w:pos="3820"/>
              </w:tabs>
              <w:rPr>
                <w:rFonts w:eastAsia="Arial"/>
                <w:b/>
                <w:bCs/>
                <w:sz w:val="18"/>
                <w:szCs w:val="18"/>
              </w:rPr>
            </w:pPr>
          </w:p>
        </w:tc>
      </w:tr>
    </w:tbl>
    <w:p w14:paraId="56DD53DB" w14:textId="6DFB0E78" w:rsidR="6AB8CB82" w:rsidRDefault="6AB8CB82" w:rsidP="6AB8CB82">
      <w:pPr>
        <w:rPr>
          <w:b/>
          <w:bCs/>
        </w:rPr>
      </w:pPr>
    </w:p>
    <w:p w14:paraId="2FACDE5B" w14:textId="77777777" w:rsidR="00B133A7" w:rsidRPr="00301589" w:rsidRDefault="00B133A7" w:rsidP="00B133A7">
      <w:pPr>
        <w:rPr>
          <w:bCs/>
          <w:iCs/>
          <w:sz w:val="18"/>
          <w:szCs w:val="18"/>
        </w:rPr>
      </w:pPr>
      <w:r w:rsidRPr="00301589">
        <w:rPr>
          <w:b/>
          <w:iCs/>
          <w:sz w:val="18"/>
          <w:szCs w:val="18"/>
        </w:rPr>
        <w:t>Quellenangabe Foto:</w:t>
      </w:r>
      <w:r w:rsidRPr="00301589">
        <w:rPr>
          <w:bCs/>
          <w:iCs/>
          <w:sz w:val="18"/>
          <w:szCs w:val="18"/>
        </w:rPr>
        <w:t xml:space="preserve"> </w:t>
      </w:r>
      <w:r>
        <w:rPr>
          <w:sz w:val="18"/>
          <w:szCs w:val="24"/>
        </w:rPr>
        <w:t>BÖCKER</w:t>
      </w:r>
    </w:p>
    <w:p w14:paraId="15DB1C9B" w14:textId="77777777" w:rsidR="00B133A7" w:rsidRPr="00301589" w:rsidRDefault="00B133A7" w:rsidP="00B133A7">
      <w:pPr>
        <w:rPr>
          <w:bCs/>
          <w:iCs/>
          <w:sz w:val="18"/>
          <w:szCs w:val="18"/>
        </w:rPr>
      </w:pPr>
      <w:r w:rsidRPr="00301589">
        <w:rPr>
          <w:b/>
          <w:iCs/>
          <w:sz w:val="18"/>
          <w:szCs w:val="18"/>
        </w:rPr>
        <w:t>Nutzung:</w:t>
      </w:r>
      <w:r w:rsidRPr="00301589">
        <w:rPr>
          <w:bCs/>
          <w:iCs/>
          <w:sz w:val="18"/>
          <w:szCs w:val="18"/>
        </w:rPr>
        <w:t xml:space="preserve"> Abdruck zur Illustration der redaktionellen Berichterstattung. Nur im Zusammenhang mit Informationen zu Marke, Produkten und dem Unternehmen </w:t>
      </w:r>
      <w:r>
        <w:rPr>
          <w:sz w:val="18"/>
          <w:szCs w:val="24"/>
        </w:rPr>
        <w:t>BÖCKER</w:t>
      </w:r>
      <w:r w:rsidRPr="00301589">
        <w:rPr>
          <w:bCs/>
          <w:iCs/>
          <w:sz w:val="18"/>
          <w:szCs w:val="18"/>
        </w:rPr>
        <w:t xml:space="preserve"> zu verwenden.</w:t>
      </w:r>
    </w:p>
    <w:p w14:paraId="11E52E18" w14:textId="77777777" w:rsidR="00B133A7" w:rsidRPr="0019630D" w:rsidRDefault="00B133A7" w:rsidP="00DD5D20">
      <w:pPr>
        <w:autoSpaceDE w:val="0"/>
        <w:autoSpaceDN w:val="0"/>
        <w:adjustRightInd w:val="0"/>
        <w:rPr>
          <w:b/>
          <w:bCs/>
        </w:rPr>
      </w:pPr>
    </w:p>
    <w:bookmarkEnd w:id="0"/>
    <w:p w14:paraId="6434E531" w14:textId="77777777" w:rsidR="0066112E" w:rsidRDefault="0066112E" w:rsidP="0066112E">
      <w:pPr>
        <w:rPr>
          <w:b/>
        </w:rPr>
      </w:pPr>
      <w:r>
        <w:rPr>
          <w:b/>
        </w:rPr>
        <w:t>Über die Ernst BÖCKER GmbH &amp; Co. KG</w:t>
      </w:r>
    </w:p>
    <w:p w14:paraId="5C498568" w14:textId="77777777" w:rsidR="0066112E" w:rsidRDefault="0066112E" w:rsidP="0066112E">
      <w:r>
        <w:t xml:space="preserve">Bei BÖCKER, dem Spezialisten für Sauerteig, dreht sich seit der Unternehmensgründung 1910 alles um das Thema Sauerteig. Das inhabergeführte Familienunternehmen, in dem die 4. und 5. Generation die Geschicke lenkt, fermentiert und versendet weltweit hochwertige Sauerteig-Produkte. Mit heute </w:t>
      </w:r>
      <w:r w:rsidRPr="62EE8767">
        <w:rPr>
          <w:rFonts w:eastAsia="Arial"/>
        </w:rPr>
        <w:t xml:space="preserve">etwa 225 </w:t>
      </w:r>
      <w:r>
        <w:t xml:space="preserve">Mitarbeiterinnen und Mitarbeitern, die an den unterschiedlichen Standorten in und um das westfälische Minden beschäftigt sind, ist BÖCKER anerkannter Innovationsführer für natürliche Sauerteig-Produkte. Das Unternehmen hat durch die Kombination von Rohstoffen, Mikroorganismen, Fermentationsparametern und – je nach Produkt – Trocknungsverfahren frühzeitig eine Reihe neuartiger Produkte entwickelt und als Marktführer somit den Gattungsbegriff Sauerteig-Produkte ins Leben gerufen. BÖCKER hat über 160 natürliche Sauerteig-Produkte im Sortiment – von Spezial-Backmischungen über maßgeschneiderte Produktlösungen bis hin zu fertig gebackenen glutenfreien Backwaren. </w:t>
      </w:r>
    </w:p>
    <w:p w14:paraId="7029A6E2" w14:textId="77777777" w:rsidR="0066112E" w:rsidRDefault="0066112E" w:rsidP="0066112E"/>
    <w:p w14:paraId="08F42DCE" w14:textId="77777777" w:rsidR="0066112E" w:rsidRPr="00EB3558" w:rsidRDefault="0066112E" w:rsidP="0066112E">
      <w:pPr>
        <w:rPr>
          <w:sz w:val="16"/>
          <w:szCs w:val="16"/>
        </w:rPr>
      </w:pPr>
      <w:r w:rsidRPr="6AB8CB82">
        <w:rPr>
          <w:sz w:val="16"/>
          <w:szCs w:val="16"/>
        </w:rPr>
        <w:t xml:space="preserve">Weiterführende Informationen unter www.sauerteig.de. </w:t>
      </w:r>
    </w:p>
    <w:p w14:paraId="0BF75F83" w14:textId="77777777" w:rsidR="00EB3558" w:rsidRDefault="00EB3558" w:rsidP="00EB3558">
      <w:pPr>
        <w:rPr>
          <w:sz w:val="16"/>
          <w:szCs w:val="16"/>
        </w:rPr>
      </w:pPr>
      <w:r>
        <w:rPr>
          <w:sz w:val="16"/>
          <w:szCs w:val="16"/>
        </w:rPr>
        <w:t>LinkedIn: @</w:t>
      </w:r>
      <w:hyperlink r:id="rId12" w:history="1">
        <w:r w:rsidRPr="00C857DE">
          <w:rPr>
            <w:rStyle w:val="Hyperlink"/>
            <w:rFonts w:ascii="Arial" w:hAnsi="Arial"/>
            <w:sz w:val="16"/>
            <w:szCs w:val="16"/>
          </w:rPr>
          <w:t>Ernst Böcker GmbH &amp; Co. KG</w:t>
        </w:r>
      </w:hyperlink>
    </w:p>
    <w:p w14:paraId="2C17DED0" w14:textId="77777777" w:rsidR="00EB3558" w:rsidRPr="005B4808" w:rsidRDefault="00EB3558" w:rsidP="00EB3558">
      <w:pPr>
        <w:rPr>
          <w:sz w:val="16"/>
          <w:szCs w:val="16"/>
        </w:rPr>
      </w:pPr>
      <w:r w:rsidRPr="005B4808">
        <w:rPr>
          <w:sz w:val="16"/>
          <w:szCs w:val="16"/>
        </w:rPr>
        <w:t xml:space="preserve">Instagram: </w:t>
      </w:r>
      <w:r w:rsidRPr="00EF0AD8">
        <w:rPr>
          <w:sz w:val="16"/>
          <w:szCs w:val="16"/>
        </w:rPr>
        <w:t>@</w:t>
      </w:r>
      <w:hyperlink r:id="rId13" w:history="1">
        <w:r w:rsidRPr="0004375A">
          <w:rPr>
            <w:rStyle w:val="Hyperlink"/>
            <w:rFonts w:ascii="Arial" w:hAnsi="Arial"/>
            <w:sz w:val="16"/>
            <w:szCs w:val="16"/>
          </w:rPr>
          <w:t>ernst.boecker</w:t>
        </w:r>
      </w:hyperlink>
    </w:p>
    <w:p w14:paraId="2ACB8A36" w14:textId="77777777" w:rsidR="00EB3558" w:rsidRPr="005B4808" w:rsidRDefault="00EB3558" w:rsidP="00EB3558">
      <w:pPr>
        <w:rPr>
          <w:sz w:val="16"/>
          <w:szCs w:val="16"/>
        </w:rPr>
      </w:pPr>
      <w:r w:rsidRPr="00EB3558">
        <w:rPr>
          <w:sz w:val="16"/>
          <w:szCs w:val="16"/>
        </w:rPr>
        <w:t>Facebook: @</w:t>
      </w:r>
      <w:hyperlink r:id="rId14" w:history="1">
        <w:r w:rsidRPr="00EB3558">
          <w:rPr>
            <w:rStyle w:val="Hyperlink"/>
            <w:rFonts w:ascii="Arial" w:hAnsi="Arial"/>
            <w:sz w:val="16"/>
            <w:szCs w:val="16"/>
          </w:rPr>
          <w:t>Ernst Böcker GmbH &amp; Co. KG - Ihr Sauerteig-Spezialist</w:t>
        </w:r>
      </w:hyperlink>
    </w:p>
    <w:p w14:paraId="47BBD56C" w14:textId="77777777" w:rsidR="00EB3558" w:rsidRDefault="00EB3558" w:rsidP="0066112E"/>
    <w:p w14:paraId="1A8DFB80" w14:textId="77777777" w:rsidR="0066112E" w:rsidRPr="003C239E" w:rsidRDefault="0066112E" w:rsidP="0066112E">
      <w:r>
        <w:rPr>
          <w:noProof/>
        </w:rPr>
        <mc:AlternateContent>
          <mc:Choice Requires="wps">
            <w:drawing>
              <wp:anchor distT="0" distB="0" distL="114300" distR="114300" simplePos="0" relativeHeight="251660288" behindDoc="0" locked="0" layoutInCell="1" allowOverlap="1" wp14:anchorId="28BEB346" wp14:editId="36F04A6A">
                <wp:simplePos x="0" y="0"/>
                <wp:positionH relativeFrom="column">
                  <wp:posOffset>0</wp:posOffset>
                </wp:positionH>
                <wp:positionV relativeFrom="paragraph">
                  <wp:posOffset>92710</wp:posOffset>
                </wp:positionV>
                <wp:extent cx="2411730" cy="635"/>
                <wp:effectExtent l="9525" t="6985" r="7620" b="11430"/>
                <wp:wrapNone/>
                <wp:docPr id="212242456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17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1891F608">
              <v:line id="Line 4"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7.3pt" to="189.9pt,7.35pt" w14:anchorId="221CDD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"/>
            </w:pict>
          </mc:Fallback>
        </mc:AlternateContent>
      </w:r>
    </w:p>
    <w:p w14:paraId="6CE0E8F5" w14:textId="77777777" w:rsidR="00F477F8" w:rsidRDefault="00F477F8" w:rsidP="0066112E">
      <w:pPr>
        <w:rPr>
          <w:b/>
          <w:sz w:val="16"/>
        </w:rPr>
      </w:pPr>
    </w:p>
    <w:p w14:paraId="53F611CD" w14:textId="2B9777EF" w:rsidR="0066112E" w:rsidRDefault="0066112E" w:rsidP="0066112E">
      <w:pPr>
        <w:rPr>
          <w:b/>
          <w:sz w:val="16"/>
        </w:rPr>
      </w:pPr>
      <w:r w:rsidRPr="00D36B23">
        <w:rPr>
          <w:b/>
          <w:sz w:val="16"/>
        </w:rPr>
        <w:lastRenderedPageBreak/>
        <w:t>Weitere Informationen und Bildmaterial können Sie gerne anfordern bei:</w:t>
      </w:r>
    </w:p>
    <w:p w14:paraId="2215B712" w14:textId="77777777" w:rsidR="0066112E" w:rsidRPr="00D36B23" w:rsidRDefault="0066112E" w:rsidP="0066112E">
      <w:pPr>
        <w:rPr>
          <w:b/>
          <w:sz w:val="16"/>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2"/>
        <w:gridCol w:w="5490"/>
      </w:tblGrid>
      <w:tr w:rsidR="0066112E" w:rsidRPr="00D22F2F" w14:paraId="4DEA189A" w14:textId="77777777" w:rsidTr="009520D1">
        <w:tc>
          <w:tcPr>
            <w:tcW w:w="3652" w:type="dxa"/>
          </w:tcPr>
          <w:p w14:paraId="361CFFF6" w14:textId="77777777" w:rsidR="0066112E" w:rsidRPr="009C6E5E" w:rsidRDefault="0066112E" w:rsidP="009520D1">
            <w:pPr>
              <w:rPr>
                <w:b/>
                <w:sz w:val="16"/>
              </w:rPr>
            </w:pPr>
            <w:r w:rsidRPr="009C6E5E">
              <w:rPr>
                <w:b/>
                <w:sz w:val="16"/>
              </w:rPr>
              <w:t>kommunikation.pur</w:t>
            </w:r>
            <w:r>
              <w:rPr>
                <w:b/>
                <w:sz w:val="16"/>
              </w:rPr>
              <w:t xml:space="preserve"> GmbH</w:t>
            </w:r>
          </w:p>
          <w:p w14:paraId="119452B7" w14:textId="77777777" w:rsidR="0066112E" w:rsidRDefault="0066112E" w:rsidP="009520D1">
            <w:pPr>
              <w:rPr>
                <w:sz w:val="16"/>
              </w:rPr>
            </w:pPr>
            <w:r>
              <w:rPr>
                <w:sz w:val="16"/>
              </w:rPr>
              <w:t>Candy Sierks</w:t>
            </w:r>
          </w:p>
          <w:p w14:paraId="023601DD" w14:textId="77777777" w:rsidR="0066112E" w:rsidRPr="00D36B23" w:rsidRDefault="0066112E" w:rsidP="009520D1">
            <w:pPr>
              <w:rPr>
                <w:sz w:val="16"/>
              </w:rPr>
            </w:pPr>
            <w:r w:rsidRPr="00D36B23">
              <w:rPr>
                <w:sz w:val="16"/>
              </w:rPr>
              <w:t>Sendlinger Straße 3</w:t>
            </w:r>
            <w:r>
              <w:rPr>
                <w:sz w:val="16"/>
              </w:rPr>
              <w:t>1</w:t>
            </w:r>
            <w:r w:rsidRPr="00D36B23">
              <w:rPr>
                <w:sz w:val="16"/>
              </w:rPr>
              <w:t>, 80331 München</w:t>
            </w:r>
          </w:p>
          <w:p w14:paraId="6CF2246B" w14:textId="77777777" w:rsidR="0066112E" w:rsidRPr="009C6E5E" w:rsidRDefault="0066112E" w:rsidP="009520D1">
            <w:pPr>
              <w:rPr>
                <w:b/>
                <w:sz w:val="16"/>
              </w:rPr>
            </w:pPr>
            <w:r>
              <w:rPr>
                <w:sz w:val="16"/>
              </w:rPr>
              <w:t>Telefon: +49.89.23 23 63 48</w:t>
            </w:r>
            <w:r>
              <w:rPr>
                <w:sz w:val="16"/>
              </w:rPr>
              <w:br/>
              <w:t>M</w:t>
            </w:r>
            <w:r w:rsidRPr="00D36B23">
              <w:rPr>
                <w:sz w:val="16"/>
              </w:rPr>
              <w:t xml:space="preserve">ail: </w:t>
            </w:r>
            <w:r>
              <w:rPr>
                <w:sz w:val="16"/>
              </w:rPr>
              <w:t>sierks</w:t>
            </w:r>
            <w:r w:rsidRPr="00D36B23">
              <w:rPr>
                <w:sz w:val="16"/>
              </w:rPr>
              <w:t>@kommunikationpur.com</w:t>
            </w:r>
          </w:p>
        </w:tc>
        <w:tc>
          <w:tcPr>
            <w:tcW w:w="5560" w:type="dxa"/>
          </w:tcPr>
          <w:p w14:paraId="206C125D" w14:textId="77777777" w:rsidR="0066112E" w:rsidRPr="009C6E5E" w:rsidRDefault="0066112E" w:rsidP="009520D1">
            <w:pPr>
              <w:rPr>
                <w:b/>
                <w:sz w:val="16"/>
              </w:rPr>
            </w:pPr>
            <w:r w:rsidRPr="009C6E5E">
              <w:rPr>
                <w:b/>
                <w:sz w:val="16"/>
              </w:rPr>
              <w:t>Ernst Böcker GmbH &amp; Co. KG.</w:t>
            </w:r>
          </w:p>
          <w:p w14:paraId="6D093D25" w14:textId="77777777" w:rsidR="0066112E" w:rsidRPr="00A5161B" w:rsidRDefault="0066112E" w:rsidP="009520D1">
            <w:pPr>
              <w:rPr>
                <w:sz w:val="16"/>
              </w:rPr>
            </w:pPr>
            <w:r w:rsidRPr="00A5161B">
              <w:rPr>
                <w:sz w:val="16"/>
              </w:rPr>
              <w:t>Susanne Masch</w:t>
            </w:r>
            <w:r>
              <w:rPr>
                <w:sz w:val="16"/>
              </w:rPr>
              <w:t xml:space="preserve">/Saskia </w:t>
            </w:r>
            <w:proofErr w:type="spellStart"/>
            <w:r>
              <w:rPr>
                <w:sz w:val="16"/>
              </w:rPr>
              <w:t>Spelly</w:t>
            </w:r>
            <w:proofErr w:type="spellEnd"/>
          </w:p>
          <w:p w14:paraId="167B9999" w14:textId="77777777" w:rsidR="0066112E" w:rsidRPr="00A5161B" w:rsidRDefault="0066112E" w:rsidP="009520D1">
            <w:pPr>
              <w:rPr>
                <w:sz w:val="16"/>
              </w:rPr>
            </w:pPr>
            <w:r w:rsidRPr="00A5161B">
              <w:rPr>
                <w:sz w:val="16"/>
              </w:rPr>
              <w:t>Ringstraße 55-57, 32427 Minden/Westf.</w:t>
            </w:r>
          </w:p>
          <w:p w14:paraId="1EC03E74" w14:textId="77777777" w:rsidR="0066112E" w:rsidRDefault="0066112E" w:rsidP="009520D1">
            <w:pPr>
              <w:rPr>
                <w:sz w:val="16"/>
              </w:rPr>
            </w:pPr>
            <w:r>
              <w:rPr>
                <w:sz w:val="16"/>
              </w:rPr>
              <w:t>Telefon: +49.571.83 799 -53/-57</w:t>
            </w:r>
          </w:p>
          <w:p w14:paraId="5028A0A3" w14:textId="77777777" w:rsidR="0066112E" w:rsidRPr="008E4BFB" w:rsidRDefault="0066112E" w:rsidP="009520D1">
            <w:pPr>
              <w:rPr>
                <w:color w:val="000000"/>
                <w:sz w:val="16"/>
                <w:u w:val="single"/>
              </w:rPr>
            </w:pPr>
            <w:r w:rsidRPr="008E4BFB">
              <w:rPr>
                <w:sz w:val="16"/>
              </w:rPr>
              <w:t>Mail: susanne.masch@sauerteig.de/saskia.spelly@sauerteig.de</w:t>
            </w:r>
          </w:p>
          <w:p w14:paraId="41A76568" w14:textId="77777777" w:rsidR="0066112E" w:rsidRPr="008E4BFB" w:rsidRDefault="0066112E" w:rsidP="009520D1">
            <w:pPr>
              <w:rPr>
                <w:b/>
                <w:sz w:val="16"/>
              </w:rPr>
            </w:pPr>
          </w:p>
        </w:tc>
      </w:tr>
    </w:tbl>
    <w:p w14:paraId="7219D608" w14:textId="77777777" w:rsidR="0066112E" w:rsidRDefault="0066112E" w:rsidP="2AFFFE30">
      <w:pPr>
        <w:rPr>
          <w:b/>
          <w:bCs/>
          <w:sz w:val="16"/>
          <w:szCs w:val="16"/>
        </w:rPr>
      </w:pPr>
    </w:p>
    <w:sectPr w:rsidR="0066112E" w:rsidSect="00DC12BD">
      <w:headerReference w:type="default" r:id="rId15"/>
      <w:pgSz w:w="11906" w:h="16838"/>
      <w:pgMar w:top="1808"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DF0EF" w14:textId="77777777" w:rsidR="00AB0F85" w:rsidRDefault="00AB0F85" w:rsidP="00D36B23">
      <w:r>
        <w:separator/>
      </w:r>
    </w:p>
  </w:endnote>
  <w:endnote w:type="continuationSeparator" w:id="0">
    <w:p w14:paraId="3F30AA1B" w14:textId="77777777" w:rsidR="00AB0F85" w:rsidRDefault="00AB0F85"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AB51C" w14:textId="77777777" w:rsidR="00AB0F85" w:rsidRDefault="00AB0F85" w:rsidP="00D36B23">
      <w:r>
        <w:separator/>
      </w:r>
    </w:p>
  </w:footnote>
  <w:footnote w:type="continuationSeparator" w:id="0">
    <w:p w14:paraId="50CFA8F5" w14:textId="77777777" w:rsidR="00AB0F85" w:rsidRDefault="00AB0F85"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6BC9F" w14:textId="77777777" w:rsidR="00060D65" w:rsidRDefault="005569E8" w:rsidP="00D126FE">
    <w:pPr>
      <w:pStyle w:val="Kopfzeile"/>
      <w:jc w:val="right"/>
    </w:pPr>
    <w:r>
      <w:rPr>
        <w:noProof/>
      </w:rPr>
      <w:drawing>
        <wp:inline distT="0" distB="0" distL="0" distR="0" wp14:anchorId="79D3748F" wp14:editId="5CFBFFDC">
          <wp:extent cx="1108490" cy="701427"/>
          <wp:effectExtent l="0" t="0" r="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08490" cy="7014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703DDD"/>
    <w:multiLevelType w:val="hybridMultilevel"/>
    <w:tmpl w:val="024A45D4"/>
    <w:lvl w:ilvl="0" w:tplc="94527F4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5F306E91"/>
    <w:multiLevelType w:val="hybridMultilevel"/>
    <w:tmpl w:val="5066DC2A"/>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AF20315"/>
    <w:multiLevelType w:val="multilevel"/>
    <w:tmpl w:val="B4CA4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2B58AC"/>
    <w:multiLevelType w:val="multilevel"/>
    <w:tmpl w:val="F334A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8202868">
    <w:abstractNumId w:val="0"/>
  </w:num>
  <w:num w:numId="2" w16cid:durableId="1601140334">
    <w:abstractNumId w:val="1"/>
  </w:num>
  <w:num w:numId="3" w16cid:durableId="2057466806">
    <w:abstractNumId w:val="2"/>
  </w:num>
  <w:num w:numId="4" w16cid:durableId="1983004031">
    <w:abstractNumId w:val="3"/>
  </w:num>
  <w:num w:numId="5" w16cid:durableId="21432312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1EA"/>
    <w:rsid w:val="00001DCD"/>
    <w:rsid w:val="000021B2"/>
    <w:rsid w:val="0000265C"/>
    <w:rsid w:val="00002AE8"/>
    <w:rsid w:val="0000510E"/>
    <w:rsid w:val="000059AA"/>
    <w:rsid w:val="00006423"/>
    <w:rsid w:val="00012A03"/>
    <w:rsid w:val="000173BC"/>
    <w:rsid w:val="00017FA5"/>
    <w:rsid w:val="000213DD"/>
    <w:rsid w:val="00022D87"/>
    <w:rsid w:val="00024C33"/>
    <w:rsid w:val="00026A22"/>
    <w:rsid w:val="00030C15"/>
    <w:rsid w:val="00034218"/>
    <w:rsid w:val="00043133"/>
    <w:rsid w:val="0004375A"/>
    <w:rsid w:val="00051AF0"/>
    <w:rsid w:val="0005297A"/>
    <w:rsid w:val="0005335A"/>
    <w:rsid w:val="00060D65"/>
    <w:rsid w:val="00060F26"/>
    <w:rsid w:val="000615F8"/>
    <w:rsid w:val="00061EE1"/>
    <w:rsid w:val="00064D0D"/>
    <w:rsid w:val="00070B51"/>
    <w:rsid w:val="00073EF1"/>
    <w:rsid w:val="00076891"/>
    <w:rsid w:val="00082181"/>
    <w:rsid w:val="00084276"/>
    <w:rsid w:val="0009346C"/>
    <w:rsid w:val="000941C4"/>
    <w:rsid w:val="000A11E6"/>
    <w:rsid w:val="000A1B27"/>
    <w:rsid w:val="000A2D9D"/>
    <w:rsid w:val="000A3424"/>
    <w:rsid w:val="000B1C2B"/>
    <w:rsid w:val="000B3974"/>
    <w:rsid w:val="000B3F78"/>
    <w:rsid w:val="000C0321"/>
    <w:rsid w:val="000C3C37"/>
    <w:rsid w:val="000C4EC8"/>
    <w:rsid w:val="000D1371"/>
    <w:rsid w:val="000D29B6"/>
    <w:rsid w:val="000D3E8D"/>
    <w:rsid w:val="000D42BE"/>
    <w:rsid w:val="000D48A9"/>
    <w:rsid w:val="000D7B64"/>
    <w:rsid w:val="000E0200"/>
    <w:rsid w:val="000E6E3D"/>
    <w:rsid w:val="000F29BA"/>
    <w:rsid w:val="000F76F5"/>
    <w:rsid w:val="000F7A54"/>
    <w:rsid w:val="00104F0D"/>
    <w:rsid w:val="00111648"/>
    <w:rsid w:val="00112B55"/>
    <w:rsid w:val="00116434"/>
    <w:rsid w:val="00117D80"/>
    <w:rsid w:val="00123578"/>
    <w:rsid w:val="00123B0F"/>
    <w:rsid w:val="00134373"/>
    <w:rsid w:val="00135344"/>
    <w:rsid w:val="0013547E"/>
    <w:rsid w:val="001359CA"/>
    <w:rsid w:val="00144A7F"/>
    <w:rsid w:val="001519D0"/>
    <w:rsid w:val="00152DEC"/>
    <w:rsid w:val="00152FD7"/>
    <w:rsid w:val="00153AF5"/>
    <w:rsid w:val="00154B5C"/>
    <w:rsid w:val="00156158"/>
    <w:rsid w:val="00167921"/>
    <w:rsid w:val="00171FDC"/>
    <w:rsid w:val="00177F73"/>
    <w:rsid w:val="00181F06"/>
    <w:rsid w:val="00182837"/>
    <w:rsid w:val="0019647B"/>
    <w:rsid w:val="001969BF"/>
    <w:rsid w:val="001A3253"/>
    <w:rsid w:val="001C00EC"/>
    <w:rsid w:val="001C1923"/>
    <w:rsid w:val="001C2919"/>
    <w:rsid w:val="001C34DA"/>
    <w:rsid w:val="001C575D"/>
    <w:rsid w:val="001C6CD4"/>
    <w:rsid w:val="001C7538"/>
    <w:rsid w:val="001D067F"/>
    <w:rsid w:val="001D310E"/>
    <w:rsid w:val="001D35CD"/>
    <w:rsid w:val="001D38C6"/>
    <w:rsid w:val="001D5D39"/>
    <w:rsid w:val="001D6D12"/>
    <w:rsid w:val="001E44C5"/>
    <w:rsid w:val="001E471E"/>
    <w:rsid w:val="001E50E3"/>
    <w:rsid w:val="001F0071"/>
    <w:rsid w:val="001F364D"/>
    <w:rsid w:val="002023F2"/>
    <w:rsid w:val="0020475B"/>
    <w:rsid w:val="00206ED9"/>
    <w:rsid w:val="00206F84"/>
    <w:rsid w:val="00210269"/>
    <w:rsid w:val="00211A5C"/>
    <w:rsid w:val="00213EEE"/>
    <w:rsid w:val="00226478"/>
    <w:rsid w:val="00231C51"/>
    <w:rsid w:val="00232173"/>
    <w:rsid w:val="002328B0"/>
    <w:rsid w:val="00233D82"/>
    <w:rsid w:val="0024597B"/>
    <w:rsid w:val="002510E1"/>
    <w:rsid w:val="00252BA4"/>
    <w:rsid w:val="002559BB"/>
    <w:rsid w:val="002579AA"/>
    <w:rsid w:val="00257C74"/>
    <w:rsid w:val="00260EB9"/>
    <w:rsid w:val="002620F3"/>
    <w:rsid w:val="002627FF"/>
    <w:rsid w:val="002651CF"/>
    <w:rsid w:val="00272F5F"/>
    <w:rsid w:val="002746D7"/>
    <w:rsid w:val="00275F62"/>
    <w:rsid w:val="00281C52"/>
    <w:rsid w:val="002846BA"/>
    <w:rsid w:val="002858D8"/>
    <w:rsid w:val="0029099A"/>
    <w:rsid w:val="00296668"/>
    <w:rsid w:val="00296A14"/>
    <w:rsid w:val="002978F1"/>
    <w:rsid w:val="00297A69"/>
    <w:rsid w:val="002A16F2"/>
    <w:rsid w:val="002A37CA"/>
    <w:rsid w:val="002A7BBE"/>
    <w:rsid w:val="002B1697"/>
    <w:rsid w:val="002B4F02"/>
    <w:rsid w:val="002C09A7"/>
    <w:rsid w:val="002C29F6"/>
    <w:rsid w:val="002C3635"/>
    <w:rsid w:val="002C3FA8"/>
    <w:rsid w:val="002C606B"/>
    <w:rsid w:val="002E3F59"/>
    <w:rsid w:val="002E4F48"/>
    <w:rsid w:val="002F3CAA"/>
    <w:rsid w:val="002F55E7"/>
    <w:rsid w:val="002F5BAC"/>
    <w:rsid w:val="00305669"/>
    <w:rsid w:val="00312464"/>
    <w:rsid w:val="0032089B"/>
    <w:rsid w:val="00323953"/>
    <w:rsid w:val="003244DC"/>
    <w:rsid w:val="003258F7"/>
    <w:rsid w:val="00330589"/>
    <w:rsid w:val="00331938"/>
    <w:rsid w:val="00332A42"/>
    <w:rsid w:val="00332B3A"/>
    <w:rsid w:val="0034300C"/>
    <w:rsid w:val="003503FB"/>
    <w:rsid w:val="00350784"/>
    <w:rsid w:val="00355B0F"/>
    <w:rsid w:val="00356EBA"/>
    <w:rsid w:val="00360117"/>
    <w:rsid w:val="00362272"/>
    <w:rsid w:val="00363785"/>
    <w:rsid w:val="00366CDA"/>
    <w:rsid w:val="003710F9"/>
    <w:rsid w:val="00375013"/>
    <w:rsid w:val="0037775B"/>
    <w:rsid w:val="00381664"/>
    <w:rsid w:val="0038422B"/>
    <w:rsid w:val="003850E0"/>
    <w:rsid w:val="003862B3"/>
    <w:rsid w:val="00387716"/>
    <w:rsid w:val="0039170F"/>
    <w:rsid w:val="00393AB8"/>
    <w:rsid w:val="00396EC4"/>
    <w:rsid w:val="003B1BA1"/>
    <w:rsid w:val="003B2859"/>
    <w:rsid w:val="003B3795"/>
    <w:rsid w:val="003B79CD"/>
    <w:rsid w:val="003C18EC"/>
    <w:rsid w:val="003C239E"/>
    <w:rsid w:val="003C6B24"/>
    <w:rsid w:val="003D03B3"/>
    <w:rsid w:val="003D0CCA"/>
    <w:rsid w:val="003D1B19"/>
    <w:rsid w:val="003D2297"/>
    <w:rsid w:val="003D25DB"/>
    <w:rsid w:val="003D5DE1"/>
    <w:rsid w:val="003E5372"/>
    <w:rsid w:val="003E660E"/>
    <w:rsid w:val="004072C6"/>
    <w:rsid w:val="004120EB"/>
    <w:rsid w:val="00417C82"/>
    <w:rsid w:val="00431036"/>
    <w:rsid w:val="00432E2C"/>
    <w:rsid w:val="00434F33"/>
    <w:rsid w:val="0043638C"/>
    <w:rsid w:val="004442B9"/>
    <w:rsid w:val="00445A34"/>
    <w:rsid w:val="00450028"/>
    <w:rsid w:val="00450FDB"/>
    <w:rsid w:val="00452F21"/>
    <w:rsid w:val="00453337"/>
    <w:rsid w:val="0045402B"/>
    <w:rsid w:val="00457360"/>
    <w:rsid w:val="00470198"/>
    <w:rsid w:val="00470F93"/>
    <w:rsid w:val="0047117A"/>
    <w:rsid w:val="00472BD9"/>
    <w:rsid w:val="0047574F"/>
    <w:rsid w:val="00475D8E"/>
    <w:rsid w:val="00484578"/>
    <w:rsid w:val="00486589"/>
    <w:rsid w:val="00497D8C"/>
    <w:rsid w:val="004A15DB"/>
    <w:rsid w:val="004A5C60"/>
    <w:rsid w:val="004B1203"/>
    <w:rsid w:val="004B25CA"/>
    <w:rsid w:val="004B481F"/>
    <w:rsid w:val="004B603B"/>
    <w:rsid w:val="004D0E61"/>
    <w:rsid w:val="004D300E"/>
    <w:rsid w:val="004E2F44"/>
    <w:rsid w:val="004E5D7E"/>
    <w:rsid w:val="004E6FF7"/>
    <w:rsid w:val="004F1898"/>
    <w:rsid w:val="004F42B7"/>
    <w:rsid w:val="004F6B21"/>
    <w:rsid w:val="00500910"/>
    <w:rsid w:val="00501A49"/>
    <w:rsid w:val="00501AFF"/>
    <w:rsid w:val="0050209F"/>
    <w:rsid w:val="00505CCA"/>
    <w:rsid w:val="005072A0"/>
    <w:rsid w:val="00507F31"/>
    <w:rsid w:val="005136D9"/>
    <w:rsid w:val="00513735"/>
    <w:rsid w:val="0052126F"/>
    <w:rsid w:val="005245D4"/>
    <w:rsid w:val="005254EB"/>
    <w:rsid w:val="00525839"/>
    <w:rsid w:val="005273AA"/>
    <w:rsid w:val="005365AD"/>
    <w:rsid w:val="00553C91"/>
    <w:rsid w:val="00554812"/>
    <w:rsid w:val="00556162"/>
    <w:rsid w:val="005569E8"/>
    <w:rsid w:val="00563F5A"/>
    <w:rsid w:val="00564FAC"/>
    <w:rsid w:val="00566E1C"/>
    <w:rsid w:val="00567292"/>
    <w:rsid w:val="00570F68"/>
    <w:rsid w:val="00574789"/>
    <w:rsid w:val="00576D4F"/>
    <w:rsid w:val="00577AF1"/>
    <w:rsid w:val="0058036C"/>
    <w:rsid w:val="00582319"/>
    <w:rsid w:val="00583147"/>
    <w:rsid w:val="00584E50"/>
    <w:rsid w:val="00590AE5"/>
    <w:rsid w:val="0059294F"/>
    <w:rsid w:val="00593F46"/>
    <w:rsid w:val="00594CDF"/>
    <w:rsid w:val="005950AD"/>
    <w:rsid w:val="005A1FB8"/>
    <w:rsid w:val="005A3FB4"/>
    <w:rsid w:val="005A6E9C"/>
    <w:rsid w:val="005A7BF5"/>
    <w:rsid w:val="005B4808"/>
    <w:rsid w:val="005B5646"/>
    <w:rsid w:val="005C0975"/>
    <w:rsid w:val="005C4EE0"/>
    <w:rsid w:val="005C681A"/>
    <w:rsid w:val="005D37F0"/>
    <w:rsid w:val="005E139C"/>
    <w:rsid w:val="005E1E33"/>
    <w:rsid w:val="005E2EE2"/>
    <w:rsid w:val="005E690B"/>
    <w:rsid w:val="0060016E"/>
    <w:rsid w:val="0060173B"/>
    <w:rsid w:val="00603A0A"/>
    <w:rsid w:val="00603F10"/>
    <w:rsid w:val="00607525"/>
    <w:rsid w:val="00610BA0"/>
    <w:rsid w:val="00611D3E"/>
    <w:rsid w:val="0061558D"/>
    <w:rsid w:val="006179A3"/>
    <w:rsid w:val="00625764"/>
    <w:rsid w:val="00625F52"/>
    <w:rsid w:val="00630088"/>
    <w:rsid w:val="00635C36"/>
    <w:rsid w:val="00636AE6"/>
    <w:rsid w:val="0063778F"/>
    <w:rsid w:val="00637FDB"/>
    <w:rsid w:val="00641054"/>
    <w:rsid w:val="00641CFD"/>
    <w:rsid w:val="00653E88"/>
    <w:rsid w:val="0065664C"/>
    <w:rsid w:val="00656BFC"/>
    <w:rsid w:val="0066112E"/>
    <w:rsid w:val="00662574"/>
    <w:rsid w:val="00665C99"/>
    <w:rsid w:val="006721ED"/>
    <w:rsid w:val="00672CB9"/>
    <w:rsid w:val="00675365"/>
    <w:rsid w:val="006806F5"/>
    <w:rsid w:val="00682849"/>
    <w:rsid w:val="006837CE"/>
    <w:rsid w:val="00684DB4"/>
    <w:rsid w:val="00685C83"/>
    <w:rsid w:val="00685E59"/>
    <w:rsid w:val="006917D7"/>
    <w:rsid w:val="006937AF"/>
    <w:rsid w:val="006944FC"/>
    <w:rsid w:val="00697D18"/>
    <w:rsid w:val="006A3259"/>
    <w:rsid w:val="006A3808"/>
    <w:rsid w:val="006A4A9F"/>
    <w:rsid w:val="006C09E3"/>
    <w:rsid w:val="006C415F"/>
    <w:rsid w:val="006C4D32"/>
    <w:rsid w:val="006C6412"/>
    <w:rsid w:val="006D0296"/>
    <w:rsid w:val="006D1943"/>
    <w:rsid w:val="006D4E6F"/>
    <w:rsid w:val="006D68A1"/>
    <w:rsid w:val="006D7969"/>
    <w:rsid w:val="006E0516"/>
    <w:rsid w:val="006E3761"/>
    <w:rsid w:val="006E49F9"/>
    <w:rsid w:val="006E690B"/>
    <w:rsid w:val="006F5225"/>
    <w:rsid w:val="006F727B"/>
    <w:rsid w:val="00710764"/>
    <w:rsid w:val="007165DD"/>
    <w:rsid w:val="00723060"/>
    <w:rsid w:val="00723318"/>
    <w:rsid w:val="0073020D"/>
    <w:rsid w:val="00731144"/>
    <w:rsid w:val="00731BFB"/>
    <w:rsid w:val="007411C8"/>
    <w:rsid w:val="00746928"/>
    <w:rsid w:val="00746A3E"/>
    <w:rsid w:val="0074708F"/>
    <w:rsid w:val="007477EF"/>
    <w:rsid w:val="007555A7"/>
    <w:rsid w:val="007738AC"/>
    <w:rsid w:val="007759AB"/>
    <w:rsid w:val="00782CB4"/>
    <w:rsid w:val="00784853"/>
    <w:rsid w:val="00785D24"/>
    <w:rsid w:val="0078681F"/>
    <w:rsid w:val="0079151E"/>
    <w:rsid w:val="00791606"/>
    <w:rsid w:val="00793557"/>
    <w:rsid w:val="007955EE"/>
    <w:rsid w:val="007A0207"/>
    <w:rsid w:val="007A2BEF"/>
    <w:rsid w:val="007A68E3"/>
    <w:rsid w:val="007B063D"/>
    <w:rsid w:val="007B1E74"/>
    <w:rsid w:val="007B733F"/>
    <w:rsid w:val="007C138E"/>
    <w:rsid w:val="007C2E51"/>
    <w:rsid w:val="007C5C4A"/>
    <w:rsid w:val="007C7382"/>
    <w:rsid w:val="007D02FC"/>
    <w:rsid w:val="007D059B"/>
    <w:rsid w:val="007D3FC1"/>
    <w:rsid w:val="007D52C8"/>
    <w:rsid w:val="007D7FB6"/>
    <w:rsid w:val="007F0E48"/>
    <w:rsid w:val="00801AB8"/>
    <w:rsid w:val="008021C0"/>
    <w:rsid w:val="00811B1F"/>
    <w:rsid w:val="00812B6D"/>
    <w:rsid w:val="00813E13"/>
    <w:rsid w:val="00821FF8"/>
    <w:rsid w:val="0082215C"/>
    <w:rsid w:val="00823D5F"/>
    <w:rsid w:val="00824706"/>
    <w:rsid w:val="008261F1"/>
    <w:rsid w:val="00826693"/>
    <w:rsid w:val="008273B8"/>
    <w:rsid w:val="00827AEC"/>
    <w:rsid w:val="00837A30"/>
    <w:rsid w:val="00851E92"/>
    <w:rsid w:val="0085388C"/>
    <w:rsid w:val="008572D6"/>
    <w:rsid w:val="00862911"/>
    <w:rsid w:val="008635C6"/>
    <w:rsid w:val="00863CCC"/>
    <w:rsid w:val="00863EFC"/>
    <w:rsid w:val="00864437"/>
    <w:rsid w:val="00864EDF"/>
    <w:rsid w:val="008661EA"/>
    <w:rsid w:val="00867B31"/>
    <w:rsid w:val="00871280"/>
    <w:rsid w:val="0087208C"/>
    <w:rsid w:val="008727FF"/>
    <w:rsid w:val="00872888"/>
    <w:rsid w:val="008751BA"/>
    <w:rsid w:val="00877C72"/>
    <w:rsid w:val="00881739"/>
    <w:rsid w:val="008825BD"/>
    <w:rsid w:val="00885C95"/>
    <w:rsid w:val="00895A6A"/>
    <w:rsid w:val="00895DA1"/>
    <w:rsid w:val="008A4602"/>
    <w:rsid w:val="008A5738"/>
    <w:rsid w:val="008B262F"/>
    <w:rsid w:val="008B74B3"/>
    <w:rsid w:val="008B7F86"/>
    <w:rsid w:val="008C0795"/>
    <w:rsid w:val="008C0B4C"/>
    <w:rsid w:val="008C1C32"/>
    <w:rsid w:val="008C457C"/>
    <w:rsid w:val="008D0CFC"/>
    <w:rsid w:val="008D15E6"/>
    <w:rsid w:val="008D5D32"/>
    <w:rsid w:val="008E356D"/>
    <w:rsid w:val="008E3C15"/>
    <w:rsid w:val="008E4BFB"/>
    <w:rsid w:val="008F6CA0"/>
    <w:rsid w:val="008F6CE1"/>
    <w:rsid w:val="008F7013"/>
    <w:rsid w:val="009007ED"/>
    <w:rsid w:val="00900DBD"/>
    <w:rsid w:val="00911D90"/>
    <w:rsid w:val="009126C5"/>
    <w:rsid w:val="00916D03"/>
    <w:rsid w:val="00917121"/>
    <w:rsid w:val="009174BD"/>
    <w:rsid w:val="009225D7"/>
    <w:rsid w:val="009226A7"/>
    <w:rsid w:val="009232E8"/>
    <w:rsid w:val="0092568C"/>
    <w:rsid w:val="009259EF"/>
    <w:rsid w:val="00930B1C"/>
    <w:rsid w:val="009335C8"/>
    <w:rsid w:val="0094471D"/>
    <w:rsid w:val="00944F48"/>
    <w:rsid w:val="0094533C"/>
    <w:rsid w:val="00946C5D"/>
    <w:rsid w:val="00953D26"/>
    <w:rsid w:val="00954777"/>
    <w:rsid w:val="0095648C"/>
    <w:rsid w:val="009613D5"/>
    <w:rsid w:val="009616F1"/>
    <w:rsid w:val="009674E1"/>
    <w:rsid w:val="00975DCC"/>
    <w:rsid w:val="00980147"/>
    <w:rsid w:val="00981A33"/>
    <w:rsid w:val="00982A51"/>
    <w:rsid w:val="00982DEC"/>
    <w:rsid w:val="009861F9"/>
    <w:rsid w:val="00986C9D"/>
    <w:rsid w:val="00991161"/>
    <w:rsid w:val="00991A36"/>
    <w:rsid w:val="00994DE3"/>
    <w:rsid w:val="009958A6"/>
    <w:rsid w:val="00996182"/>
    <w:rsid w:val="009B38F9"/>
    <w:rsid w:val="009B3C55"/>
    <w:rsid w:val="009B52D7"/>
    <w:rsid w:val="009C50BD"/>
    <w:rsid w:val="009C6E5E"/>
    <w:rsid w:val="009D0297"/>
    <w:rsid w:val="009D28D6"/>
    <w:rsid w:val="009D3590"/>
    <w:rsid w:val="009E4251"/>
    <w:rsid w:val="009E63EB"/>
    <w:rsid w:val="009F29DB"/>
    <w:rsid w:val="009F5955"/>
    <w:rsid w:val="009F67F6"/>
    <w:rsid w:val="00A0156B"/>
    <w:rsid w:val="00A07D94"/>
    <w:rsid w:val="00A11ADF"/>
    <w:rsid w:val="00A14177"/>
    <w:rsid w:val="00A156BA"/>
    <w:rsid w:val="00A15F1F"/>
    <w:rsid w:val="00A23382"/>
    <w:rsid w:val="00A236D7"/>
    <w:rsid w:val="00A307DC"/>
    <w:rsid w:val="00A30FFE"/>
    <w:rsid w:val="00A32F4B"/>
    <w:rsid w:val="00A35A23"/>
    <w:rsid w:val="00A35BDE"/>
    <w:rsid w:val="00A409DF"/>
    <w:rsid w:val="00A42939"/>
    <w:rsid w:val="00A42BAF"/>
    <w:rsid w:val="00A46725"/>
    <w:rsid w:val="00A501F9"/>
    <w:rsid w:val="00A5045A"/>
    <w:rsid w:val="00A52076"/>
    <w:rsid w:val="00A53928"/>
    <w:rsid w:val="00A54D59"/>
    <w:rsid w:val="00A63672"/>
    <w:rsid w:val="00A65329"/>
    <w:rsid w:val="00A65408"/>
    <w:rsid w:val="00A66445"/>
    <w:rsid w:val="00A672C4"/>
    <w:rsid w:val="00A70486"/>
    <w:rsid w:val="00A73574"/>
    <w:rsid w:val="00A7552E"/>
    <w:rsid w:val="00A77C3B"/>
    <w:rsid w:val="00A919F1"/>
    <w:rsid w:val="00A94588"/>
    <w:rsid w:val="00AA0D3D"/>
    <w:rsid w:val="00AA1886"/>
    <w:rsid w:val="00AA7456"/>
    <w:rsid w:val="00AA7463"/>
    <w:rsid w:val="00AB0F85"/>
    <w:rsid w:val="00AB6283"/>
    <w:rsid w:val="00AD0F19"/>
    <w:rsid w:val="00AD6475"/>
    <w:rsid w:val="00AD6AF4"/>
    <w:rsid w:val="00AE124F"/>
    <w:rsid w:val="00AE4D6E"/>
    <w:rsid w:val="00AE5C0C"/>
    <w:rsid w:val="00AF0589"/>
    <w:rsid w:val="00AF4E4D"/>
    <w:rsid w:val="00B01F1B"/>
    <w:rsid w:val="00B03FE5"/>
    <w:rsid w:val="00B06358"/>
    <w:rsid w:val="00B101D6"/>
    <w:rsid w:val="00B124BC"/>
    <w:rsid w:val="00B133A7"/>
    <w:rsid w:val="00B173CE"/>
    <w:rsid w:val="00B17A73"/>
    <w:rsid w:val="00B200D6"/>
    <w:rsid w:val="00B23D47"/>
    <w:rsid w:val="00B30951"/>
    <w:rsid w:val="00B32C59"/>
    <w:rsid w:val="00B41403"/>
    <w:rsid w:val="00B4322F"/>
    <w:rsid w:val="00B523EE"/>
    <w:rsid w:val="00B537EB"/>
    <w:rsid w:val="00B56932"/>
    <w:rsid w:val="00B61E43"/>
    <w:rsid w:val="00B650E9"/>
    <w:rsid w:val="00B7687B"/>
    <w:rsid w:val="00B8021F"/>
    <w:rsid w:val="00B8490D"/>
    <w:rsid w:val="00B86B9E"/>
    <w:rsid w:val="00B95FD0"/>
    <w:rsid w:val="00BA358A"/>
    <w:rsid w:val="00BA571C"/>
    <w:rsid w:val="00BA5BE8"/>
    <w:rsid w:val="00BA7408"/>
    <w:rsid w:val="00BB12DA"/>
    <w:rsid w:val="00BB20FF"/>
    <w:rsid w:val="00BB2B94"/>
    <w:rsid w:val="00BB642A"/>
    <w:rsid w:val="00BC1EFB"/>
    <w:rsid w:val="00BC32F5"/>
    <w:rsid w:val="00BC6156"/>
    <w:rsid w:val="00BD3316"/>
    <w:rsid w:val="00BD343F"/>
    <w:rsid w:val="00BD4D8F"/>
    <w:rsid w:val="00BD6FE8"/>
    <w:rsid w:val="00BE6C58"/>
    <w:rsid w:val="00BF0A71"/>
    <w:rsid w:val="00BF4689"/>
    <w:rsid w:val="00BF7B3B"/>
    <w:rsid w:val="00C0357D"/>
    <w:rsid w:val="00C05388"/>
    <w:rsid w:val="00C072F5"/>
    <w:rsid w:val="00C2031B"/>
    <w:rsid w:val="00C22366"/>
    <w:rsid w:val="00C22BDD"/>
    <w:rsid w:val="00C2416B"/>
    <w:rsid w:val="00C27845"/>
    <w:rsid w:val="00C30743"/>
    <w:rsid w:val="00C31324"/>
    <w:rsid w:val="00C33AE9"/>
    <w:rsid w:val="00C46576"/>
    <w:rsid w:val="00C47240"/>
    <w:rsid w:val="00C47BE5"/>
    <w:rsid w:val="00C60419"/>
    <w:rsid w:val="00C65B28"/>
    <w:rsid w:val="00C66E59"/>
    <w:rsid w:val="00C73D22"/>
    <w:rsid w:val="00C77E6A"/>
    <w:rsid w:val="00C815FA"/>
    <w:rsid w:val="00C82E3C"/>
    <w:rsid w:val="00C84DA6"/>
    <w:rsid w:val="00C857DE"/>
    <w:rsid w:val="00C8583F"/>
    <w:rsid w:val="00C90E66"/>
    <w:rsid w:val="00C914FD"/>
    <w:rsid w:val="00C952FD"/>
    <w:rsid w:val="00C955B4"/>
    <w:rsid w:val="00C95AE8"/>
    <w:rsid w:val="00CA0E81"/>
    <w:rsid w:val="00CA1BA5"/>
    <w:rsid w:val="00CA23CA"/>
    <w:rsid w:val="00CA6911"/>
    <w:rsid w:val="00CB133F"/>
    <w:rsid w:val="00CB487B"/>
    <w:rsid w:val="00CB68FA"/>
    <w:rsid w:val="00CC086A"/>
    <w:rsid w:val="00CC35B3"/>
    <w:rsid w:val="00CC6BF4"/>
    <w:rsid w:val="00CC781E"/>
    <w:rsid w:val="00CD33FB"/>
    <w:rsid w:val="00CD3E9B"/>
    <w:rsid w:val="00CE0A77"/>
    <w:rsid w:val="00CE12F1"/>
    <w:rsid w:val="00CE438B"/>
    <w:rsid w:val="00CE62B6"/>
    <w:rsid w:val="00CF3881"/>
    <w:rsid w:val="00D0207E"/>
    <w:rsid w:val="00D04D75"/>
    <w:rsid w:val="00D05531"/>
    <w:rsid w:val="00D10AD3"/>
    <w:rsid w:val="00D126FE"/>
    <w:rsid w:val="00D16B9A"/>
    <w:rsid w:val="00D16D2F"/>
    <w:rsid w:val="00D22F2F"/>
    <w:rsid w:val="00D2438E"/>
    <w:rsid w:val="00D30998"/>
    <w:rsid w:val="00D33488"/>
    <w:rsid w:val="00D35749"/>
    <w:rsid w:val="00D368B1"/>
    <w:rsid w:val="00D36B23"/>
    <w:rsid w:val="00D436F8"/>
    <w:rsid w:val="00D45548"/>
    <w:rsid w:val="00D54A35"/>
    <w:rsid w:val="00D609C0"/>
    <w:rsid w:val="00D637DF"/>
    <w:rsid w:val="00D67540"/>
    <w:rsid w:val="00D808A9"/>
    <w:rsid w:val="00D822E5"/>
    <w:rsid w:val="00D862F2"/>
    <w:rsid w:val="00D863DD"/>
    <w:rsid w:val="00D87611"/>
    <w:rsid w:val="00D87EE5"/>
    <w:rsid w:val="00D91E3E"/>
    <w:rsid w:val="00D91F98"/>
    <w:rsid w:val="00D94DBF"/>
    <w:rsid w:val="00D95D43"/>
    <w:rsid w:val="00D97F0A"/>
    <w:rsid w:val="00DA2F3C"/>
    <w:rsid w:val="00DA3EC5"/>
    <w:rsid w:val="00DB3988"/>
    <w:rsid w:val="00DB42E4"/>
    <w:rsid w:val="00DC12BD"/>
    <w:rsid w:val="00DC39E8"/>
    <w:rsid w:val="00DC4253"/>
    <w:rsid w:val="00DD4CEC"/>
    <w:rsid w:val="00DD5D20"/>
    <w:rsid w:val="00DD75EC"/>
    <w:rsid w:val="00DE0A86"/>
    <w:rsid w:val="00DE39FF"/>
    <w:rsid w:val="00DE53D7"/>
    <w:rsid w:val="00DE7A8E"/>
    <w:rsid w:val="00DF2CBD"/>
    <w:rsid w:val="00DF5684"/>
    <w:rsid w:val="00DF5694"/>
    <w:rsid w:val="00DF69DB"/>
    <w:rsid w:val="00E00219"/>
    <w:rsid w:val="00E006CE"/>
    <w:rsid w:val="00E03016"/>
    <w:rsid w:val="00E114E2"/>
    <w:rsid w:val="00E123AB"/>
    <w:rsid w:val="00E17E26"/>
    <w:rsid w:val="00E24623"/>
    <w:rsid w:val="00E30EC9"/>
    <w:rsid w:val="00E32FDF"/>
    <w:rsid w:val="00E560C0"/>
    <w:rsid w:val="00E56720"/>
    <w:rsid w:val="00E65BFF"/>
    <w:rsid w:val="00E66448"/>
    <w:rsid w:val="00E703CF"/>
    <w:rsid w:val="00E72D90"/>
    <w:rsid w:val="00E73A8F"/>
    <w:rsid w:val="00E76B45"/>
    <w:rsid w:val="00E81037"/>
    <w:rsid w:val="00E82F90"/>
    <w:rsid w:val="00E90906"/>
    <w:rsid w:val="00E92E09"/>
    <w:rsid w:val="00E930AF"/>
    <w:rsid w:val="00E95DA6"/>
    <w:rsid w:val="00E9612B"/>
    <w:rsid w:val="00E96772"/>
    <w:rsid w:val="00E96BD4"/>
    <w:rsid w:val="00EA0F2F"/>
    <w:rsid w:val="00EA4EC3"/>
    <w:rsid w:val="00EB1BF6"/>
    <w:rsid w:val="00EB3558"/>
    <w:rsid w:val="00EB520F"/>
    <w:rsid w:val="00EB7CCE"/>
    <w:rsid w:val="00EC5E86"/>
    <w:rsid w:val="00ED163E"/>
    <w:rsid w:val="00ED21D7"/>
    <w:rsid w:val="00ED367F"/>
    <w:rsid w:val="00ED6AA7"/>
    <w:rsid w:val="00EE175A"/>
    <w:rsid w:val="00EE22A8"/>
    <w:rsid w:val="00EE426F"/>
    <w:rsid w:val="00EE5947"/>
    <w:rsid w:val="00EE6568"/>
    <w:rsid w:val="00EE6F0A"/>
    <w:rsid w:val="00EF07D3"/>
    <w:rsid w:val="00EF13FA"/>
    <w:rsid w:val="00EF5543"/>
    <w:rsid w:val="00EF69C8"/>
    <w:rsid w:val="00EF7129"/>
    <w:rsid w:val="00EF7C37"/>
    <w:rsid w:val="00F01DF7"/>
    <w:rsid w:val="00F02117"/>
    <w:rsid w:val="00F02C5B"/>
    <w:rsid w:val="00F06FBE"/>
    <w:rsid w:val="00F07CE0"/>
    <w:rsid w:val="00F108B7"/>
    <w:rsid w:val="00F10C7B"/>
    <w:rsid w:val="00F14A9C"/>
    <w:rsid w:val="00F15A28"/>
    <w:rsid w:val="00F15E3C"/>
    <w:rsid w:val="00F17BBB"/>
    <w:rsid w:val="00F21698"/>
    <w:rsid w:val="00F2218A"/>
    <w:rsid w:val="00F315A9"/>
    <w:rsid w:val="00F35633"/>
    <w:rsid w:val="00F4179C"/>
    <w:rsid w:val="00F477F8"/>
    <w:rsid w:val="00F5796F"/>
    <w:rsid w:val="00F62DF1"/>
    <w:rsid w:val="00F63751"/>
    <w:rsid w:val="00F63E62"/>
    <w:rsid w:val="00F7131E"/>
    <w:rsid w:val="00F719C8"/>
    <w:rsid w:val="00F72C47"/>
    <w:rsid w:val="00F73252"/>
    <w:rsid w:val="00F8154C"/>
    <w:rsid w:val="00F824DD"/>
    <w:rsid w:val="00F82635"/>
    <w:rsid w:val="00F835C4"/>
    <w:rsid w:val="00F85329"/>
    <w:rsid w:val="00F869F0"/>
    <w:rsid w:val="00F86D1D"/>
    <w:rsid w:val="00F87DC9"/>
    <w:rsid w:val="00F90EFF"/>
    <w:rsid w:val="00F9517F"/>
    <w:rsid w:val="00F95B11"/>
    <w:rsid w:val="00FA2184"/>
    <w:rsid w:val="00FA78ED"/>
    <w:rsid w:val="00FB18F9"/>
    <w:rsid w:val="00FB3D07"/>
    <w:rsid w:val="00FB5F91"/>
    <w:rsid w:val="00FB6F1B"/>
    <w:rsid w:val="00FC138F"/>
    <w:rsid w:val="00FC169D"/>
    <w:rsid w:val="00FC3EE5"/>
    <w:rsid w:val="00FD1FBD"/>
    <w:rsid w:val="00FD4A07"/>
    <w:rsid w:val="00FD5260"/>
    <w:rsid w:val="00FD5841"/>
    <w:rsid w:val="00FD73CD"/>
    <w:rsid w:val="00FE1729"/>
    <w:rsid w:val="00FF1A0B"/>
    <w:rsid w:val="00FF38EC"/>
    <w:rsid w:val="00FF71B8"/>
    <w:rsid w:val="04003564"/>
    <w:rsid w:val="044CCF3E"/>
    <w:rsid w:val="0534B75C"/>
    <w:rsid w:val="0580A3F7"/>
    <w:rsid w:val="05EC09C2"/>
    <w:rsid w:val="06C10B61"/>
    <w:rsid w:val="06EF384E"/>
    <w:rsid w:val="0769F162"/>
    <w:rsid w:val="076A7D81"/>
    <w:rsid w:val="08E477E5"/>
    <w:rsid w:val="0905C3F4"/>
    <w:rsid w:val="0972347E"/>
    <w:rsid w:val="09A16335"/>
    <w:rsid w:val="0C82B8AD"/>
    <w:rsid w:val="0D803D29"/>
    <w:rsid w:val="0DE6B64B"/>
    <w:rsid w:val="0EDA6972"/>
    <w:rsid w:val="0F1B97C0"/>
    <w:rsid w:val="111339D2"/>
    <w:rsid w:val="12464C06"/>
    <w:rsid w:val="12EFB0B0"/>
    <w:rsid w:val="150E88CC"/>
    <w:rsid w:val="16481775"/>
    <w:rsid w:val="16A93EA2"/>
    <w:rsid w:val="1781DE4C"/>
    <w:rsid w:val="178B2C18"/>
    <w:rsid w:val="180C8CCE"/>
    <w:rsid w:val="182EEDC8"/>
    <w:rsid w:val="19B54780"/>
    <w:rsid w:val="19E93216"/>
    <w:rsid w:val="1AA2027E"/>
    <w:rsid w:val="1B2E8F19"/>
    <w:rsid w:val="1E0A2A21"/>
    <w:rsid w:val="1E9EA04B"/>
    <w:rsid w:val="2093A734"/>
    <w:rsid w:val="2134F672"/>
    <w:rsid w:val="2396DBCB"/>
    <w:rsid w:val="23FEEAA5"/>
    <w:rsid w:val="241506CA"/>
    <w:rsid w:val="25A95DF6"/>
    <w:rsid w:val="29F078B3"/>
    <w:rsid w:val="2A94A1B7"/>
    <w:rsid w:val="2AFFFE30"/>
    <w:rsid w:val="2B1CC778"/>
    <w:rsid w:val="2B7EC627"/>
    <w:rsid w:val="2CBA4678"/>
    <w:rsid w:val="2D3F328A"/>
    <w:rsid w:val="2D7858D5"/>
    <w:rsid w:val="2D8205A8"/>
    <w:rsid w:val="2DA6297C"/>
    <w:rsid w:val="2DF301A2"/>
    <w:rsid w:val="2E696541"/>
    <w:rsid w:val="2E9973C3"/>
    <w:rsid w:val="2ED5BC26"/>
    <w:rsid w:val="2EF37450"/>
    <w:rsid w:val="2F2394F7"/>
    <w:rsid w:val="306F0CF4"/>
    <w:rsid w:val="309E3ACA"/>
    <w:rsid w:val="30C6E9C3"/>
    <w:rsid w:val="3195FBC4"/>
    <w:rsid w:val="31A3C97F"/>
    <w:rsid w:val="32D965A1"/>
    <w:rsid w:val="33E0B839"/>
    <w:rsid w:val="35167269"/>
    <w:rsid w:val="3522340C"/>
    <w:rsid w:val="35DA6901"/>
    <w:rsid w:val="3664DF44"/>
    <w:rsid w:val="370755C6"/>
    <w:rsid w:val="37B4FD34"/>
    <w:rsid w:val="38296BBE"/>
    <w:rsid w:val="388F63A7"/>
    <w:rsid w:val="38B4754B"/>
    <w:rsid w:val="3A4B4F2E"/>
    <w:rsid w:val="3A824818"/>
    <w:rsid w:val="3AA12BDB"/>
    <w:rsid w:val="3C3AD8A6"/>
    <w:rsid w:val="3CE04E89"/>
    <w:rsid w:val="3DD9D140"/>
    <w:rsid w:val="3E71E85F"/>
    <w:rsid w:val="3E86D440"/>
    <w:rsid w:val="3E94CF32"/>
    <w:rsid w:val="3EC00A29"/>
    <w:rsid w:val="3EC56772"/>
    <w:rsid w:val="40C2AE61"/>
    <w:rsid w:val="411255AB"/>
    <w:rsid w:val="4189A986"/>
    <w:rsid w:val="4298B598"/>
    <w:rsid w:val="42D08669"/>
    <w:rsid w:val="4306789F"/>
    <w:rsid w:val="4397145F"/>
    <w:rsid w:val="44320F5D"/>
    <w:rsid w:val="477427F0"/>
    <w:rsid w:val="479A40FF"/>
    <w:rsid w:val="47AB7119"/>
    <w:rsid w:val="49340065"/>
    <w:rsid w:val="498429E8"/>
    <w:rsid w:val="4B08D751"/>
    <w:rsid w:val="4B0DA315"/>
    <w:rsid w:val="4D078446"/>
    <w:rsid w:val="4E2BCAFB"/>
    <w:rsid w:val="4EF25BE8"/>
    <w:rsid w:val="504EC4CB"/>
    <w:rsid w:val="51FE1722"/>
    <w:rsid w:val="5294B40C"/>
    <w:rsid w:val="52965272"/>
    <w:rsid w:val="52A4CC16"/>
    <w:rsid w:val="52E66343"/>
    <w:rsid w:val="534E6F35"/>
    <w:rsid w:val="5356F9B8"/>
    <w:rsid w:val="53E3D284"/>
    <w:rsid w:val="54380839"/>
    <w:rsid w:val="5641E55D"/>
    <w:rsid w:val="577951FE"/>
    <w:rsid w:val="57C73209"/>
    <w:rsid w:val="59214782"/>
    <w:rsid w:val="592E2454"/>
    <w:rsid w:val="5951F47C"/>
    <w:rsid w:val="5A46F462"/>
    <w:rsid w:val="5A5B09C7"/>
    <w:rsid w:val="5A6A9315"/>
    <w:rsid w:val="5A9E6F16"/>
    <w:rsid w:val="5AB04AA2"/>
    <w:rsid w:val="5ABBB63D"/>
    <w:rsid w:val="5B85C06C"/>
    <w:rsid w:val="5CB9963E"/>
    <w:rsid w:val="5D62644B"/>
    <w:rsid w:val="5D66E7F6"/>
    <w:rsid w:val="5DE89B0E"/>
    <w:rsid w:val="5E813DD5"/>
    <w:rsid w:val="5E8E7E27"/>
    <w:rsid w:val="5E9FA458"/>
    <w:rsid w:val="5ED491A6"/>
    <w:rsid w:val="5ED6CDD6"/>
    <w:rsid w:val="5EF92D13"/>
    <w:rsid w:val="5F036A81"/>
    <w:rsid w:val="5F9552C0"/>
    <w:rsid w:val="5FBE754B"/>
    <w:rsid w:val="606805F7"/>
    <w:rsid w:val="60BA2240"/>
    <w:rsid w:val="61DC5214"/>
    <w:rsid w:val="623A6DC9"/>
    <w:rsid w:val="623DC120"/>
    <w:rsid w:val="637F1207"/>
    <w:rsid w:val="645D038A"/>
    <w:rsid w:val="64DF3766"/>
    <w:rsid w:val="68C4B7F1"/>
    <w:rsid w:val="69CD1EB0"/>
    <w:rsid w:val="6A5EDA2C"/>
    <w:rsid w:val="6A707437"/>
    <w:rsid w:val="6AB8CB82"/>
    <w:rsid w:val="6AE31282"/>
    <w:rsid w:val="6C72F852"/>
    <w:rsid w:val="6D4074CD"/>
    <w:rsid w:val="6D6C2833"/>
    <w:rsid w:val="6DA300EC"/>
    <w:rsid w:val="6DED753A"/>
    <w:rsid w:val="6DF60CC7"/>
    <w:rsid w:val="6E9296BB"/>
    <w:rsid w:val="70BEA98F"/>
    <w:rsid w:val="70EAE00A"/>
    <w:rsid w:val="71496863"/>
    <w:rsid w:val="743E689C"/>
    <w:rsid w:val="7670A728"/>
    <w:rsid w:val="76F12F75"/>
    <w:rsid w:val="78EBC791"/>
    <w:rsid w:val="796CB125"/>
    <w:rsid w:val="7A8CC20A"/>
    <w:rsid w:val="7B445DF4"/>
    <w:rsid w:val="7B49F3B6"/>
    <w:rsid w:val="7B6AE1B4"/>
    <w:rsid w:val="7B705E5A"/>
    <w:rsid w:val="7C5DA28D"/>
    <w:rsid w:val="7F3EFB00"/>
    <w:rsid w:val="7F5ACB6C"/>
    <w:rsid w:val="7FD41A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1DFCBF"/>
  <w15:docId w15:val="{6D1DFD80-02D7-45B5-9127-26D9CDC2C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link w:val="berschrift1Zchn"/>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paragraph" w:styleId="berschrift3">
    <w:name w:val="heading 3"/>
    <w:basedOn w:val="Standard"/>
    <w:next w:val="Standard"/>
    <w:link w:val="berschrift3Zchn"/>
    <w:semiHidden/>
    <w:unhideWhenUsed/>
    <w:qFormat/>
    <w:rsid w:val="0037775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rsid w:val="00E95DA6"/>
    <w:rPr>
      <w:sz w:val="16"/>
      <w:szCs w:val="16"/>
    </w:rPr>
  </w:style>
  <w:style w:type="paragraph" w:styleId="Kommentartext">
    <w:name w:val="annotation text"/>
    <w:basedOn w:val="Standard"/>
    <w:link w:val="KommentartextZchn"/>
    <w:rsid w:val="00E95DA6"/>
  </w:style>
  <w:style w:type="character" w:customStyle="1" w:styleId="KommentartextZchn">
    <w:name w:val="Kommentartext Zchn"/>
    <w:basedOn w:val="Absatz-Standardschriftart"/>
    <w:link w:val="Kommentartext"/>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table" w:styleId="Tabellenraster">
    <w:name w:val="Table Grid"/>
    <w:basedOn w:val="NormaleTabelle"/>
    <w:rsid w:val="009C6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9958A6"/>
    <w:rPr>
      <w:rFonts w:ascii="Arial" w:hAnsi="Arial" w:cs="Arial"/>
      <w:bCs/>
      <w:kern w:val="32"/>
      <w:sz w:val="28"/>
      <w:szCs w:val="32"/>
    </w:rPr>
  </w:style>
  <w:style w:type="character" w:customStyle="1" w:styleId="schriftkataloginhaltmitte">
    <w:name w:val="schrift_katalog_inhalt_mitte"/>
    <w:basedOn w:val="Absatz-Standardschriftart"/>
    <w:rsid w:val="00C90E66"/>
  </w:style>
  <w:style w:type="character" w:styleId="BesuchterLink">
    <w:name w:val="FollowedHyperlink"/>
    <w:basedOn w:val="Absatz-Standardschriftart"/>
    <w:semiHidden/>
    <w:unhideWhenUsed/>
    <w:rsid w:val="00637FDB"/>
    <w:rPr>
      <w:color w:val="800080" w:themeColor="followedHyperlink"/>
      <w:u w:val="single"/>
    </w:rPr>
  </w:style>
  <w:style w:type="character" w:styleId="NichtaufgelsteErwhnung">
    <w:name w:val="Unresolved Mention"/>
    <w:basedOn w:val="Absatz-Standardschriftart"/>
    <w:uiPriority w:val="99"/>
    <w:semiHidden/>
    <w:unhideWhenUsed/>
    <w:rsid w:val="004120EB"/>
    <w:rPr>
      <w:color w:val="605E5C"/>
      <w:shd w:val="clear" w:color="auto" w:fill="E1DFDD"/>
    </w:rPr>
  </w:style>
  <w:style w:type="paragraph" w:styleId="berarbeitung">
    <w:name w:val="Revision"/>
    <w:hidden/>
    <w:uiPriority w:val="99"/>
    <w:semiHidden/>
    <w:rsid w:val="0038422B"/>
    <w:rPr>
      <w:rFonts w:ascii="Arial" w:hAnsi="Arial" w:cs="Arial"/>
    </w:rPr>
  </w:style>
  <w:style w:type="character" w:customStyle="1" w:styleId="berschrift3Zchn">
    <w:name w:val="Überschrift 3 Zchn"/>
    <w:basedOn w:val="Absatz-Standardschriftart"/>
    <w:link w:val="berschrift3"/>
    <w:semiHidden/>
    <w:rsid w:val="0037775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931009">
      <w:bodyDiv w:val="1"/>
      <w:marLeft w:val="0"/>
      <w:marRight w:val="0"/>
      <w:marTop w:val="0"/>
      <w:marBottom w:val="0"/>
      <w:divBdr>
        <w:top w:val="none" w:sz="0" w:space="0" w:color="auto"/>
        <w:left w:val="none" w:sz="0" w:space="0" w:color="auto"/>
        <w:bottom w:val="none" w:sz="0" w:space="0" w:color="auto"/>
        <w:right w:val="none" w:sz="0" w:space="0" w:color="auto"/>
      </w:divBdr>
    </w:div>
    <w:div w:id="669334273">
      <w:bodyDiv w:val="1"/>
      <w:marLeft w:val="0"/>
      <w:marRight w:val="0"/>
      <w:marTop w:val="0"/>
      <w:marBottom w:val="0"/>
      <w:divBdr>
        <w:top w:val="none" w:sz="0" w:space="0" w:color="auto"/>
        <w:left w:val="none" w:sz="0" w:space="0" w:color="auto"/>
        <w:bottom w:val="none" w:sz="0" w:space="0" w:color="auto"/>
        <w:right w:val="none" w:sz="0" w:space="0" w:color="auto"/>
      </w:divBdr>
    </w:div>
    <w:div w:id="765149837">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242057806">
      <w:bodyDiv w:val="1"/>
      <w:marLeft w:val="0"/>
      <w:marRight w:val="0"/>
      <w:marTop w:val="0"/>
      <w:marBottom w:val="0"/>
      <w:divBdr>
        <w:top w:val="none" w:sz="0" w:space="0" w:color="auto"/>
        <w:left w:val="none" w:sz="0" w:space="0" w:color="auto"/>
        <w:bottom w:val="none" w:sz="0" w:space="0" w:color="auto"/>
        <w:right w:val="none" w:sz="0" w:space="0" w:color="auto"/>
      </w:divBdr>
    </w:div>
    <w:div w:id="1266230257">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018917">
      <w:bodyDiv w:val="1"/>
      <w:marLeft w:val="0"/>
      <w:marRight w:val="0"/>
      <w:marTop w:val="0"/>
      <w:marBottom w:val="0"/>
      <w:divBdr>
        <w:top w:val="none" w:sz="0" w:space="0" w:color="auto"/>
        <w:left w:val="none" w:sz="0" w:space="0" w:color="auto"/>
        <w:bottom w:val="none" w:sz="0" w:space="0" w:color="auto"/>
        <w:right w:val="none" w:sz="0" w:space="0" w:color="auto"/>
      </w:divBdr>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973626">
      <w:bodyDiv w:val="1"/>
      <w:marLeft w:val="0"/>
      <w:marRight w:val="0"/>
      <w:marTop w:val="0"/>
      <w:marBottom w:val="0"/>
      <w:divBdr>
        <w:top w:val="none" w:sz="0" w:space="0" w:color="auto"/>
        <w:left w:val="none" w:sz="0" w:space="0" w:color="auto"/>
        <w:bottom w:val="none" w:sz="0" w:space="0" w:color="auto"/>
        <w:right w:val="none" w:sz="0" w:space="0" w:color="auto"/>
      </w:divBdr>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stagram.com/ernst.boecke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inkedin.com/company/ernstboecker/posts/?feedView=al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acebook.com/search/top?q=ernst%20b%C3%B6cker%20gmbh%20%26%20co%20kg%20-%20ihr%20sauerteig-speziali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john\kommunikation.pur%20GmbH\SharePoint%20-%20Dokumente\Team\Kunden\B&#214;CKER_cs_pvt_sj_sw\Projektordner\KOMMUNIKATION\A_Pressemitteilungen\PM_BOECKER_Vorlage_Publikumspresse_2026-xx-xx.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743247-1681-4816-9EC1-63CA6C137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D4280B-443F-445F-AC0C-B34682124F4D}">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3.xml><?xml version="1.0" encoding="utf-8"?>
<ds:datastoreItem xmlns:ds="http://schemas.openxmlformats.org/officeDocument/2006/customXml" ds:itemID="{EFECFC09-7FE1-4492-8668-7B2EB730E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PM_BOECKER_Vorlage_Publikumspresse_2026-xx-xx</Template>
  <TotalTime>0</TotalTime>
  <Pages>3</Pages>
  <Words>668</Words>
  <Characters>4214</Characters>
  <Application>Microsoft Office Word</Application>
  <DocSecurity>0</DocSecurity>
  <Lines>35</Lines>
  <Paragraphs>9</Paragraphs>
  <ScaleCrop>false</ScaleCrop>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PM_BOECKER</dc:title>
  <dc:creator>kommunikation.pur Simone John</dc:creator>
  <cp:lastModifiedBy>Stefanie Weiser - kommunikation.pur GmbH</cp:lastModifiedBy>
  <cp:revision>198</cp:revision>
  <cp:lastPrinted>2026-04-20T07:48:00Z</cp:lastPrinted>
  <dcterms:created xsi:type="dcterms:W3CDTF">2026-04-14T12:29:00Z</dcterms:created>
  <dcterms:modified xsi:type="dcterms:W3CDTF">2026-06-09T08:03:00Z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1654000</vt:r8>
  </property>
  <property fmtid="{D5CDD505-2E9C-101B-9397-08002B2CF9AE}" pid="4" name="MediaServiceImageTags">
    <vt:lpwstr/>
  </property>
</Properties>
</file>