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1347" w14:textId="2798115D" w:rsidR="00434F33" w:rsidRPr="006F2598" w:rsidRDefault="009958A6" w:rsidP="009958A6">
      <w:pPr>
        <w:pStyle w:val="berschrift1"/>
        <w:spacing w:line="312" w:lineRule="auto"/>
      </w:pPr>
      <w:r>
        <w:t>PRESSEINFORMATION</w:t>
      </w:r>
    </w:p>
    <w:p w14:paraId="047C8E5F" w14:textId="77777777" w:rsidR="00434F33" w:rsidRPr="00CB133F" w:rsidRDefault="00434F33" w:rsidP="00D36B23">
      <w:pPr>
        <w:rPr>
          <w:sz w:val="12"/>
          <w:szCs w:val="12"/>
        </w:rPr>
      </w:pPr>
    </w:p>
    <w:p w14:paraId="7300F1B7" w14:textId="77777777" w:rsidR="00026A22" w:rsidRDefault="00026A22" w:rsidP="009958A6">
      <w:pPr>
        <w:rPr>
          <w:sz w:val="28"/>
        </w:rPr>
      </w:pPr>
      <w:r w:rsidRPr="00026A22">
        <w:rPr>
          <w:sz w:val="28"/>
        </w:rPr>
        <w:t>B:PURE wird zu BÖCKER Sourdough</w:t>
      </w:r>
    </w:p>
    <w:p w14:paraId="51CA43B4" w14:textId="1F0E297D" w:rsidR="009958A6" w:rsidRPr="00D36B23" w:rsidRDefault="00710764" w:rsidP="009958A6">
      <w:pPr>
        <w:rPr>
          <w:b/>
          <w:bCs/>
          <w:iCs/>
        </w:rPr>
      </w:pPr>
      <w:r>
        <w:rPr>
          <w:b/>
        </w:rPr>
        <w:t>Qualität</w:t>
      </w:r>
      <w:r w:rsidR="00210514">
        <w:rPr>
          <w:b/>
        </w:rPr>
        <w:t>, Sicherheit</w:t>
      </w:r>
      <w:r>
        <w:rPr>
          <w:b/>
        </w:rPr>
        <w:t xml:space="preserve"> und Geschmack der glutenfreien Backwaren bleiben unverändert</w:t>
      </w:r>
    </w:p>
    <w:p w14:paraId="57943D7C" w14:textId="77777777" w:rsidR="009958A6" w:rsidRPr="00CB133F" w:rsidRDefault="009958A6" w:rsidP="009958A6">
      <w:pPr>
        <w:rPr>
          <w:sz w:val="12"/>
          <w:szCs w:val="12"/>
        </w:rPr>
      </w:pPr>
    </w:p>
    <w:p w14:paraId="0C93E93F" w14:textId="5150F2B6" w:rsidR="00084276" w:rsidRDefault="00BF7B3B" w:rsidP="09A16335">
      <w:pPr>
        <w:rPr>
          <w:b/>
          <w:bCs/>
        </w:rPr>
      </w:pPr>
      <w:r w:rsidRPr="7670A728">
        <w:rPr>
          <w:b/>
          <w:bCs/>
        </w:rPr>
        <w:t xml:space="preserve">Minden, </w:t>
      </w:r>
      <w:r w:rsidR="00F166A3">
        <w:rPr>
          <w:b/>
          <w:bCs/>
        </w:rPr>
        <w:t>1</w:t>
      </w:r>
      <w:r w:rsidR="0083170A">
        <w:rPr>
          <w:b/>
          <w:bCs/>
        </w:rPr>
        <w:t>1</w:t>
      </w:r>
      <w:r w:rsidRPr="00F166A3">
        <w:rPr>
          <w:b/>
          <w:bCs/>
        </w:rPr>
        <w:t xml:space="preserve">. </w:t>
      </w:r>
      <w:r w:rsidR="00F166A3">
        <w:rPr>
          <w:b/>
          <w:bCs/>
        </w:rPr>
        <w:t>Juni</w:t>
      </w:r>
      <w:r w:rsidRPr="7670A728">
        <w:rPr>
          <w:b/>
          <w:bCs/>
        </w:rPr>
        <w:t xml:space="preserve"> 2026 – </w:t>
      </w:r>
      <w:r w:rsidR="00181F06">
        <w:rPr>
          <w:b/>
          <w:bCs/>
        </w:rPr>
        <w:t xml:space="preserve">Die glutenfreien Backwaren </w:t>
      </w:r>
      <w:r w:rsidR="00782CB4">
        <w:rPr>
          <w:b/>
          <w:bCs/>
        </w:rPr>
        <w:t>von Sauerteigspezialist</w:t>
      </w:r>
      <w:r w:rsidR="004B481F">
        <w:rPr>
          <w:b/>
          <w:bCs/>
        </w:rPr>
        <w:t xml:space="preserve"> BÖCKER werden ab dem 01. Juli </w:t>
      </w:r>
      <w:r w:rsidR="00DB3988">
        <w:rPr>
          <w:b/>
          <w:bCs/>
        </w:rPr>
        <w:t xml:space="preserve">2026 </w:t>
      </w:r>
      <w:r w:rsidR="004B481F">
        <w:rPr>
          <w:b/>
          <w:bCs/>
        </w:rPr>
        <w:t xml:space="preserve">unter der Dachmarke BÖCKER Sourdough geführt. </w:t>
      </w:r>
      <w:r w:rsidR="002C29F6">
        <w:rPr>
          <w:b/>
          <w:bCs/>
        </w:rPr>
        <w:t xml:space="preserve">Außer dem Namen </w:t>
      </w:r>
      <w:r w:rsidR="00C914FD">
        <w:rPr>
          <w:b/>
          <w:bCs/>
        </w:rPr>
        <w:t xml:space="preserve">ändert sich nichts – </w:t>
      </w:r>
      <w:r w:rsidR="00594CDF">
        <w:rPr>
          <w:b/>
          <w:bCs/>
        </w:rPr>
        <w:t xml:space="preserve">die </w:t>
      </w:r>
      <w:r w:rsidR="00C914FD">
        <w:rPr>
          <w:b/>
          <w:bCs/>
        </w:rPr>
        <w:t>Qualität</w:t>
      </w:r>
      <w:r w:rsidR="007F5D4B">
        <w:rPr>
          <w:b/>
          <w:bCs/>
        </w:rPr>
        <w:t>, d</w:t>
      </w:r>
      <w:r w:rsidR="00594CDF">
        <w:rPr>
          <w:b/>
          <w:bCs/>
        </w:rPr>
        <w:t xml:space="preserve">er </w:t>
      </w:r>
      <w:r w:rsidR="00C914FD">
        <w:rPr>
          <w:b/>
          <w:bCs/>
        </w:rPr>
        <w:t xml:space="preserve">Geschmack </w:t>
      </w:r>
      <w:r w:rsidR="007F5D4B">
        <w:rPr>
          <w:b/>
          <w:bCs/>
        </w:rPr>
        <w:t>s</w:t>
      </w:r>
      <w:r w:rsidR="007F5D4B" w:rsidRPr="007F5D4B">
        <w:rPr>
          <w:b/>
          <w:bCs/>
        </w:rPr>
        <w:t xml:space="preserve">owie die garantiert glutenfreie Herstellung bleiben </w:t>
      </w:r>
      <w:r w:rsidR="00450FDB">
        <w:rPr>
          <w:b/>
          <w:bCs/>
        </w:rPr>
        <w:t>wie gewohnt</w:t>
      </w:r>
      <w:r w:rsidR="00355B0F">
        <w:rPr>
          <w:b/>
          <w:bCs/>
        </w:rPr>
        <w:t xml:space="preserve"> bestehen</w:t>
      </w:r>
      <w:r w:rsidR="005E690B">
        <w:rPr>
          <w:b/>
          <w:bCs/>
        </w:rPr>
        <w:t xml:space="preserve">. </w:t>
      </w:r>
      <w:r w:rsidR="000021B2">
        <w:rPr>
          <w:b/>
          <w:bCs/>
        </w:rPr>
        <w:t xml:space="preserve"> </w:t>
      </w:r>
    </w:p>
    <w:p w14:paraId="44A35E7D" w14:textId="77777777" w:rsidR="00EF07D3" w:rsidRDefault="00EF07D3" w:rsidP="09A16335">
      <w:pPr>
        <w:rPr>
          <w:b/>
          <w:bCs/>
        </w:rPr>
      </w:pPr>
    </w:p>
    <w:p w14:paraId="5A2BE1ED" w14:textId="154D9D2A" w:rsidR="000D7B64" w:rsidRDefault="2AFDFAB4" w:rsidP="0341C637">
      <w:r>
        <w:t xml:space="preserve">BÖCKER Sourdough </w:t>
      </w:r>
      <w:r w:rsidR="22649927">
        <w:t>–</w:t>
      </w:r>
      <w:r>
        <w:t xml:space="preserve"> </w:t>
      </w:r>
      <w:r w:rsidR="22649927">
        <w:t xml:space="preserve">unter diesem Namen führt das </w:t>
      </w:r>
      <w:r w:rsidR="7EB252E5">
        <w:t>traditionelle</w:t>
      </w:r>
      <w:r w:rsidR="22649927">
        <w:t xml:space="preserve"> Familienunternehmen ab dem 01. Juli 2026 seine beliebten glutenfreien Backwaren. </w:t>
      </w:r>
      <w:r w:rsidR="32FFE716">
        <w:t>Mit dem Relaunch wird nicht nur der Name modernisiert, sondern auch die klare Verbindung zur Expertise des Unternehmens gestärkt. Der Fokus auf handwerkliche Herstellung</w:t>
      </w:r>
      <w:r w:rsidR="44619FF0">
        <w:t xml:space="preserve"> </w:t>
      </w:r>
      <w:r w:rsidR="32FFE716">
        <w:t>und Leidenschaft bleibt dabei unverändert.</w:t>
      </w:r>
      <w:r w:rsidR="3BB0DB83">
        <w:t xml:space="preserve"> </w:t>
      </w:r>
      <w:r w:rsidR="3444D958">
        <w:t xml:space="preserve">„Mit </w:t>
      </w:r>
      <w:r w:rsidR="2DA8D2A6">
        <w:t xml:space="preserve">der Namensänderung zu </w:t>
      </w:r>
      <w:r w:rsidR="3444D958">
        <w:t>BÖCKER Sourdough möchten wir</w:t>
      </w:r>
      <w:r w:rsidR="44C36131">
        <w:t xml:space="preserve"> als Sauerteigspezialist</w:t>
      </w:r>
      <w:r w:rsidR="3444D958">
        <w:t xml:space="preserve"> noch deutlicher zeigen, dass wir mit unserer jahrzehntelangen </w:t>
      </w:r>
      <w:r w:rsidR="22CC3E89">
        <w:t>Sauerteig-</w:t>
      </w:r>
      <w:r w:rsidR="44619FF0">
        <w:t>Erfahrung</w:t>
      </w:r>
      <w:r w:rsidR="3444D958">
        <w:t xml:space="preserve"> und </w:t>
      </w:r>
      <w:r w:rsidR="035B40FF">
        <w:t xml:space="preserve">viel </w:t>
      </w:r>
      <w:r w:rsidR="145BA51F">
        <w:t>Herzblut</w:t>
      </w:r>
      <w:r w:rsidR="3444D958">
        <w:t xml:space="preserve"> </w:t>
      </w:r>
      <w:r w:rsidR="6EE34E77">
        <w:t>die</w:t>
      </w:r>
      <w:r w:rsidR="6E1F395E">
        <w:t xml:space="preserve"> </w:t>
      </w:r>
      <w:r w:rsidR="3444D958">
        <w:t xml:space="preserve">Produkte </w:t>
      </w:r>
      <w:r w:rsidR="232E2FE4">
        <w:t>herstell</w:t>
      </w:r>
      <w:r w:rsidR="54DAE1EE">
        <w:t>en</w:t>
      </w:r>
      <w:r w:rsidR="3444D958">
        <w:t xml:space="preserve">“, erklärt </w:t>
      </w:r>
      <w:r w:rsidR="453183D0" w:rsidRPr="0341C637">
        <w:t>Dr. Lukas Böcker</w:t>
      </w:r>
      <w:r w:rsidR="3444D958">
        <w:t>.</w:t>
      </w:r>
    </w:p>
    <w:p w14:paraId="5D503A1D" w14:textId="77777777" w:rsidR="002F55E7" w:rsidRDefault="002F55E7" w:rsidP="09A16335"/>
    <w:p w14:paraId="57A8DD2E" w14:textId="360C6B03" w:rsidR="00F02117" w:rsidRPr="00881739" w:rsidRDefault="00F02117" w:rsidP="0005297A">
      <w:pPr>
        <w:rPr>
          <w:b/>
          <w:bCs/>
        </w:rPr>
      </w:pPr>
      <w:r w:rsidRPr="00881739">
        <w:rPr>
          <w:b/>
          <w:bCs/>
        </w:rPr>
        <w:t>Sicherer glutenfreier Genuss</w:t>
      </w:r>
    </w:p>
    <w:p w14:paraId="263671D0" w14:textId="317D6582" w:rsidR="0005297A" w:rsidRDefault="357E92EC" w:rsidP="0005297A">
      <w:r>
        <w:t xml:space="preserve">Die glutenfreien Backwaren </w:t>
      </w:r>
      <w:r w:rsidR="4EA2C1CC">
        <w:t>überzeugen d</w:t>
      </w:r>
      <w:r w:rsidR="2AC0B508">
        <w:t xml:space="preserve">urch </w:t>
      </w:r>
      <w:r w:rsidR="4EA2C1CC">
        <w:t>eine</w:t>
      </w:r>
      <w:r w:rsidR="3542538D">
        <w:t>n</w:t>
      </w:r>
      <w:r w:rsidR="2AC0B508">
        <w:t xml:space="preserve"> einzigartigen Geschmack und tolle Textur. </w:t>
      </w:r>
      <w:r w:rsidR="58ADB85D">
        <w:t>Dank der Verwendung von glutenfreiem Sauerteig entsteh</w:t>
      </w:r>
      <w:r w:rsidR="62E01068">
        <w:t>en</w:t>
      </w:r>
      <w:r w:rsidR="58ADB85D">
        <w:t xml:space="preserve"> </w:t>
      </w:r>
      <w:r w:rsidR="62E01068">
        <w:t>Brote, Brötchen und auch süße Backwaren, die</w:t>
      </w:r>
      <w:r w:rsidR="58ADB85D">
        <w:t xml:space="preserve"> nicht nur geschmacklich überzeug</w:t>
      </w:r>
      <w:r w:rsidR="0090145A">
        <w:t>en</w:t>
      </w:r>
      <w:r w:rsidR="58ADB85D">
        <w:t>, sondern auch mit einer idealen Konsistenz und Lockerheit begeister</w:t>
      </w:r>
      <w:r w:rsidR="00224673">
        <w:t>n</w:t>
      </w:r>
      <w:r w:rsidR="58ADB85D">
        <w:t xml:space="preserve">. Besonders hervorzuheben ist, dass die Backwaren von </w:t>
      </w:r>
      <w:r w:rsidR="0BF6E2E9">
        <w:t>BÖCKER</w:t>
      </w:r>
      <w:r w:rsidR="58ADB85D">
        <w:t xml:space="preserve"> Sourdough nicht nur glutenfrei, sondern auch vegan, laktosefrei und </w:t>
      </w:r>
      <w:r w:rsidR="0804810D">
        <w:t>ohne Zusatz</w:t>
      </w:r>
      <w:r w:rsidR="58ADB85D">
        <w:t xml:space="preserve"> bekannte</w:t>
      </w:r>
      <w:r w:rsidR="00224673">
        <w:t>r</w:t>
      </w:r>
      <w:r w:rsidR="58ADB85D">
        <w:t xml:space="preserve"> Allergene sind, wodurch sie für eine Vielzahl besonderer Ernährungsformen </w:t>
      </w:r>
      <w:r w:rsidR="737EAFE8">
        <w:t xml:space="preserve">ideal </w:t>
      </w:r>
      <w:r w:rsidR="58ADB85D">
        <w:t>sind.</w:t>
      </w:r>
    </w:p>
    <w:p w14:paraId="24355E76" w14:textId="77777777" w:rsidR="006E690B" w:rsidRDefault="006E690B" w:rsidP="00C2416B">
      <w:pPr>
        <w:rPr>
          <w:b/>
          <w:bCs/>
        </w:rPr>
      </w:pPr>
    </w:p>
    <w:p w14:paraId="0F97B53A" w14:textId="7BBA6BDE" w:rsidR="00C2416B" w:rsidRPr="0024597B" w:rsidRDefault="1D1DE653" w:rsidP="68DE6C51">
      <w:r>
        <w:t>U</w:t>
      </w:r>
      <w:r w:rsidR="4B610E7C">
        <w:t xml:space="preserve">nter höchsten Sicherheitsanforderungen </w:t>
      </w:r>
      <w:r>
        <w:t xml:space="preserve">werden die glutenfreien Backwaren </w:t>
      </w:r>
      <w:r w:rsidR="4B610E7C">
        <w:t>handwerklich von Bäcker</w:t>
      </w:r>
      <w:r w:rsidR="134B9125">
        <w:t>in</w:t>
      </w:r>
      <w:r w:rsidR="4B610E7C">
        <w:t>n</w:t>
      </w:r>
      <w:r w:rsidR="134B9125">
        <w:t>en und Bäckern</w:t>
      </w:r>
      <w:r w:rsidR="4B610E7C">
        <w:t xml:space="preserve"> hergestellt. Um Kontaminationen auszuschließen, werden sie an einem separaten Standort produziert und verpackt. </w:t>
      </w:r>
      <w:r w:rsidR="61DB688A">
        <w:t xml:space="preserve">Zum glutenfreien Sortiment </w:t>
      </w:r>
      <w:r w:rsidR="6FB197B8">
        <w:t xml:space="preserve">zählen </w:t>
      </w:r>
      <w:r w:rsidR="2BD87812">
        <w:t>verschiedene Brote (</w:t>
      </w:r>
      <w:r w:rsidR="38D6F72D">
        <w:t>Bio Haferbrot, Bio Sauerteigbrot, Bio Vollwertbrot</w:t>
      </w:r>
      <w:r w:rsidR="2BD87812">
        <w:t xml:space="preserve">, </w:t>
      </w:r>
      <w:r w:rsidR="38D6F72D">
        <w:t>Mini Goldleinsamenbrot</w:t>
      </w:r>
      <w:r w:rsidR="2BD87812">
        <w:t>), Brötchen (</w:t>
      </w:r>
      <w:r w:rsidR="7ECCAB7F">
        <w:t xml:space="preserve">Kreuz-, Laugen-, Saaten-, Frühstücksbrötchen, Mini Baguette, Bio </w:t>
      </w:r>
      <w:r w:rsidR="4F96B830">
        <w:t>Proteinbrötchen, Burger Buns)</w:t>
      </w:r>
      <w:r w:rsidR="2BD87812">
        <w:t xml:space="preserve"> und feine Backwaren (</w:t>
      </w:r>
      <w:r w:rsidR="4F96B830">
        <w:t xml:space="preserve">Schwarz-Weiß Kuchen, Mini Zitronenkuchen). </w:t>
      </w:r>
      <w:r w:rsidR="61DB688A">
        <w:t>Alle Produkte sind im Online-Shop unter</w:t>
      </w:r>
      <w:r w:rsidR="71FA383C">
        <w:t xml:space="preserve"> s</w:t>
      </w:r>
      <w:r w:rsidR="71FA383C" w:rsidRPr="68DE6C51">
        <w:t xml:space="preserve">auerteig.shop </w:t>
      </w:r>
      <w:r w:rsidR="4A15B608">
        <w:t>e</w:t>
      </w:r>
      <w:r w:rsidR="1FE7E5C4">
        <w:t>rhältlich.</w:t>
      </w:r>
    </w:p>
    <w:p w14:paraId="1D7B0BF6" w14:textId="77777777" w:rsidR="0024597B" w:rsidRDefault="0024597B" w:rsidP="009958A6">
      <w:pPr>
        <w:rPr>
          <w:b/>
          <w:bCs/>
        </w:rPr>
      </w:pPr>
    </w:p>
    <w:p w14:paraId="51A67B70" w14:textId="77777777" w:rsidR="00350784" w:rsidRPr="00CB133F" w:rsidRDefault="00350784" w:rsidP="009958A6">
      <w:pPr>
        <w:rPr>
          <w:sz w:val="12"/>
          <w:szCs w:val="12"/>
        </w:rPr>
      </w:pPr>
    </w:p>
    <w:p w14:paraId="70FCDCBB" w14:textId="77777777" w:rsidR="00DD5D20" w:rsidRDefault="00DD5D20" w:rsidP="00DD5D20">
      <w:pPr>
        <w:autoSpaceDE w:val="0"/>
        <w:autoSpaceDN w:val="0"/>
        <w:adjustRightInd w:val="0"/>
        <w:rPr>
          <w:b/>
          <w:bCs/>
        </w:rPr>
      </w:pPr>
      <w:bookmarkStart w:id="0" w:name="_Hlk47945752"/>
      <w:r w:rsidRPr="68DE6C51">
        <w:rPr>
          <w:b/>
          <w:bCs/>
        </w:rPr>
        <w:t>Bildmaterial</w:t>
      </w:r>
    </w:p>
    <w:p w14:paraId="2FACDE5B" w14:textId="77777777" w:rsidR="00B133A7" w:rsidRPr="00301589" w:rsidRDefault="00B133A7" w:rsidP="00B133A7">
      <w:pPr>
        <w:rPr>
          <w:bCs/>
          <w:iCs/>
          <w:sz w:val="18"/>
          <w:szCs w:val="18"/>
        </w:rPr>
      </w:pPr>
      <w:r w:rsidRPr="00301589">
        <w:rPr>
          <w:b/>
          <w:iCs/>
          <w:sz w:val="18"/>
          <w:szCs w:val="18"/>
        </w:rPr>
        <w:t>Quellenangabe Foto:</w:t>
      </w:r>
      <w:r w:rsidRPr="00301589">
        <w:rPr>
          <w:bCs/>
          <w:iCs/>
          <w:sz w:val="18"/>
          <w:szCs w:val="18"/>
        </w:rPr>
        <w:t xml:space="preserve"> </w:t>
      </w:r>
      <w:r>
        <w:rPr>
          <w:sz w:val="18"/>
          <w:szCs w:val="24"/>
        </w:rPr>
        <w:t>BÖCKER</w:t>
      </w:r>
    </w:p>
    <w:p w14:paraId="15DB1C9B" w14:textId="77777777" w:rsidR="00B133A7" w:rsidRPr="00301589" w:rsidRDefault="00B133A7" w:rsidP="00B133A7">
      <w:pPr>
        <w:rPr>
          <w:bCs/>
          <w:iCs/>
          <w:sz w:val="18"/>
          <w:szCs w:val="18"/>
        </w:rPr>
      </w:pPr>
      <w:r w:rsidRPr="00301589">
        <w:rPr>
          <w:b/>
          <w:iCs/>
          <w:sz w:val="18"/>
          <w:szCs w:val="18"/>
        </w:rPr>
        <w:t>Nutzung:</w:t>
      </w:r>
      <w:r w:rsidRPr="00301589">
        <w:rPr>
          <w:bCs/>
          <w:iCs/>
          <w:sz w:val="18"/>
          <w:szCs w:val="18"/>
        </w:rPr>
        <w:t xml:space="preserve"> Abdruck zur Illustration der redaktionellen Berichterstattung. Nur im Zusammenhang mit Informationen zu Marke, Produkten und dem Unternehmen </w:t>
      </w:r>
      <w:r>
        <w:rPr>
          <w:sz w:val="18"/>
          <w:szCs w:val="24"/>
        </w:rPr>
        <w:t>BÖCKER</w:t>
      </w:r>
      <w:r w:rsidRPr="00301589">
        <w:rPr>
          <w:bCs/>
          <w:iCs/>
          <w:sz w:val="18"/>
          <w:szCs w:val="18"/>
        </w:rPr>
        <w:t xml:space="preserve"> zu verwenden.</w:t>
      </w:r>
    </w:p>
    <w:p w14:paraId="11E52E18" w14:textId="77777777" w:rsidR="00B133A7" w:rsidRPr="0019630D" w:rsidRDefault="00B133A7" w:rsidP="00DD5D20">
      <w:pPr>
        <w:autoSpaceDE w:val="0"/>
        <w:autoSpaceDN w:val="0"/>
        <w:adjustRightInd w:val="0"/>
        <w:rPr>
          <w:b/>
          <w:bCs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5226"/>
      </w:tblGrid>
      <w:tr w:rsidR="00B133A7" w:rsidRPr="0019630D" w14:paraId="6146239A" w14:textId="77777777" w:rsidTr="68DE6C51">
        <w:tc>
          <w:tcPr>
            <w:tcW w:w="2556" w:type="dxa"/>
          </w:tcPr>
          <w:bookmarkEnd w:id="0"/>
          <w:p w14:paraId="202602A5" w14:textId="10F5E216" w:rsidR="00B133A7" w:rsidRDefault="00E96772" w:rsidP="00CB133F">
            <w:pPr>
              <w:spacing w:line="240" w:lineRule="auto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38E66618" wp14:editId="74569643">
                  <wp:extent cx="2298325" cy="1440000"/>
                  <wp:effectExtent l="0" t="0" r="6985" b="8255"/>
                  <wp:docPr id="1529282497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32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0490F" w14:textId="77777777" w:rsidR="00B133A7" w:rsidRPr="0019630D" w:rsidRDefault="00B133A7" w:rsidP="00B133A7">
            <w:pPr>
              <w:spacing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5948" w:type="dxa"/>
          </w:tcPr>
          <w:p w14:paraId="563FAB79" w14:textId="2D40E5D6" w:rsidR="00B133A7" w:rsidRPr="0019630D" w:rsidRDefault="264E5A1A" w:rsidP="00B133A7">
            <w:pPr>
              <w:tabs>
                <w:tab w:val="left" w:pos="3820"/>
              </w:tabs>
              <w:spacing w:line="240" w:lineRule="auto"/>
              <w:rPr>
                <w:sz w:val="18"/>
                <w:szCs w:val="18"/>
              </w:rPr>
            </w:pPr>
            <w:r w:rsidRPr="68DE6C51">
              <w:rPr>
                <w:b/>
                <w:bCs/>
                <w:sz w:val="18"/>
                <w:szCs w:val="18"/>
              </w:rPr>
              <w:t>Dateiname:</w:t>
            </w:r>
            <w:r w:rsidRPr="68DE6C51">
              <w:rPr>
                <w:sz w:val="18"/>
                <w:szCs w:val="18"/>
              </w:rPr>
              <w:t xml:space="preserve"> </w:t>
            </w:r>
            <w:r w:rsidR="6FD5C457" w:rsidRPr="68DE6C51">
              <w:rPr>
                <w:sz w:val="18"/>
                <w:szCs w:val="18"/>
              </w:rPr>
              <w:t>Pressefoto_BOECKER_</w:t>
            </w:r>
            <w:r w:rsidR="0BA5C359" w:rsidRPr="68DE6C51">
              <w:rPr>
                <w:sz w:val="18"/>
                <w:szCs w:val="18"/>
              </w:rPr>
              <w:t>Kreuzbroetchen</w:t>
            </w:r>
            <w:r w:rsidRPr="68DE6C51">
              <w:rPr>
                <w:sz w:val="18"/>
                <w:szCs w:val="18"/>
              </w:rPr>
              <w:t>.jpg</w:t>
            </w:r>
          </w:p>
          <w:p w14:paraId="63A237DE" w14:textId="77777777" w:rsidR="00B133A7" w:rsidRPr="0019630D" w:rsidRDefault="00B133A7" w:rsidP="00B133A7">
            <w:pPr>
              <w:tabs>
                <w:tab w:val="left" w:pos="5952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</w:tc>
      </w:tr>
      <w:tr w:rsidR="00475D8E" w:rsidRPr="0019630D" w14:paraId="23DCA219" w14:textId="77777777" w:rsidTr="68DE6C51">
        <w:tc>
          <w:tcPr>
            <w:tcW w:w="2556" w:type="dxa"/>
          </w:tcPr>
          <w:p w14:paraId="5AD0B09F" w14:textId="793EEBCB" w:rsidR="00475D8E" w:rsidRDefault="0087208C" w:rsidP="00CB133F">
            <w:pPr>
              <w:spacing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58C366F" wp14:editId="77EA1545">
                  <wp:extent cx="1051826" cy="1440000"/>
                  <wp:effectExtent l="0" t="0" r="0" b="8255"/>
                  <wp:docPr id="19408960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826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A936C7" w14:textId="77777777" w:rsidR="00475D8E" w:rsidRPr="00CB133F" w:rsidRDefault="00475D8E" w:rsidP="00475D8E">
            <w:pPr>
              <w:spacing w:line="240" w:lineRule="auto"/>
              <w:rPr>
                <w:noProof/>
                <w:sz w:val="12"/>
                <w:szCs w:val="12"/>
              </w:rPr>
            </w:pPr>
          </w:p>
          <w:p w14:paraId="1314B043" w14:textId="77777777" w:rsidR="00CB133F" w:rsidRPr="0019630D" w:rsidRDefault="00CB133F" w:rsidP="00475D8E">
            <w:pPr>
              <w:spacing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5948" w:type="dxa"/>
          </w:tcPr>
          <w:p w14:paraId="1BBAAE6B" w14:textId="06404CB4" w:rsidR="00475D8E" w:rsidRPr="0019630D" w:rsidRDefault="00475D8E" w:rsidP="00475D8E">
            <w:pPr>
              <w:tabs>
                <w:tab w:val="left" w:pos="3820"/>
              </w:tabs>
              <w:spacing w:line="240" w:lineRule="auto"/>
              <w:rPr>
                <w:sz w:val="18"/>
                <w:szCs w:val="24"/>
              </w:rPr>
            </w:pPr>
            <w:r w:rsidRPr="0019630D">
              <w:rPr>
                <w:b/>
                <w:bCs/>
                <w:sz w:val="18"/>
                <w:szCs w:val="24"/>
              </w:rPr>
              <w:t>Dateiname:</w:t>
            </w:r>
            <w:r w:rsidRPr="0019630D">
              <w:rPr>
                <w:sz w:val="18"/>
                <w:szCs w:val="24"/>
              </w:rPr>
              <w:t xml:space="preserve"> </w:t>
            </w:r>
            <w:r w:rsidR="00FC3EE5" w:rsidRPr="00FC3EE5">
              <w:rPr>
                <w:sz w:val="18"/>
                <w:szCs w:val="24"/>
              </w:rPr>
              <w:t>Pressefoto_BOECKER_</w:t>
            </w:r>
            <w:r w:rsidR="0029099A">
              <w:rPr>
                <w:sz w:val="18"/>
                <w:szCs w:val="24"/>
              </w:rPr>
              <w:t>MiniGoldleinsamenbrot</w:t>
            </w:r>
            <w:r w:rsidRPr="0019630D">
              <w:rPr>
                <w:sz w:val="18"/>
                <w:szCs w:val="24"/>
              </w:rPr>
              <w:t>.jpg</w:t>
            </w:r>
          </w:p>
          <w:p w14:paraId="63C1FB90" w14:textId="77777777" w:rsidR="00475D8E" w:rsidRPr="0019630D" w:rsidRDefault="00475D8E" w:rsidP="00475D8E">
            <w:pPr>
              <w:tabs>
                <w:tab w:val="left" w:pos="3820"/>
              </w:tabs>
              <w:spacing w:line="240" w:lineRule="auto"/>
              <w:rPr>
                <w:b/>
                <w:bCs/>
                <w:sz w:val="18"/>
                <w:szCs w:val="24"/>
              </w:rPr>
            </w:pPr>
          </w:p>
        </w:tc>
      </w:tr>
    </w:tbl>
    <w:p w14:paraId="4F520847" w14:textId="77777777" w:rsidR="008D0CFC" w:rsidRPr="005B4808" w:rsidRDefault="008D0CFC" w:rsidP="2AFFFE30">
      <w:pPr>
        <w:rPr>
          <w:b/>
          <w:bCs/>
          <w:sz w:val="16"/>
          <w:szCs w:val="16"/>
        </w:rPr>
      </w:pPr>
      <w:r w:rsidRPr="7670A728">
        <w:rPr>
          <w:b/>
          <w:bCs/>
          <w:sz w:val="16"/>
          <w:szCs w:val="16"/>
        </w:rPr>
        <w:t>Über die Ernst BÖCKER GmbH &amp; Co. KG</w:t>
      </w:r>
    </w:p>
    <w:p w14:paraId="44961521" w14:textId="447F9014" w:rsidR="3664DF44" w:rsidRDefault="54380839" w:rsidP="2D7858D5">
      <w:pPr>
        <w:rPr>
          <w:sz w:val="16"/>
          <w:szCs w:val="16"/>
          <w:highlight w:val="yellow"/>
        </w:rPr>
      </w:pPr>
      <w:r w:rsidRPr="5E8E7E27">
        <w:rPr>
          <w:sz w:val="16"/>
          <w:szCs w:val="16"/>
        </w:rPr>
        <w:t>Bei BÖCKER, dem Spezialisten für Sauerteig, dreht sich seit der Unternehmensgründung 1910 alles um das Thema Sauerteig. Das inhabergeführte Familienunternehmen in der vierten</w:t>
      </w:r>
      <w:r w:rsidR="0D803D29" w:rsidRPr="5E8E7E27">
        <w:rPr>
          <w:sz w:val="16"/>
          <w:szCs w:val="16"/>
        </w:rPr>
        <w:t xml:space="preserve"> und fünften</w:t>
      </w:r>
      <w:r w:rsidRPr="5E8E7E27">
        <w:rPr>
          <w:sz w:val="16"/>
          <w:szCs w:val="16"/>
        </w:rPr>
        <w:t xml:space="preserve"> Generation fermentiert und versendet weltweit hochwertige Sauerteige. Mit heute </w:t>
      </w:r>
      <w:r w:rsidR="7F3EFB00" w:rsidRPr="5E8E7E27">
        <w:rPr>
          <w:sz w:val="16"/>
          <w:szCs w:val="16"/>
        </w:rPr>
        <w:t xml:space="preserve">225 </w:t>
      </w:r>
      <w:r w:rsidRPr="5E8E7E27">
        <w:rPr>
          <w:sz w:val="16"/>
          <w:szCs w:val="16"/>
        </w:rPr>
        <w:t>Mitarbeite</w:t>
      </w:r>
      <w:r w:rsidR="7F3EFB00" w:rsidRPr="5E8E7E27">
        <w:rPr>
          <w:sz w:val="16"/>
          <w:szCs w:val="16"/>
        </w:rPr>
        <w:t>nden</w:t>
      </w:r>
      <w:r w:rsidRPr="5E8E7E27">
        <w:rPr>
          <w:sz w:val="16"/>
          <w:szCs w:val="16"/>
        </w:rPr>
        <w:t xml:space="preserve">, die in den unterschiedlichen Produktionsstandorten in und um das westfälische Minden beschäftigt sind, ist BÖCKER anerkannter Innovationsführer in der backenden Branche und </w:t>
      </w:r>
      <w:r w:rsidR="3E86D440" w:rsidRPr="5E8E7E27">
        <w:rPr>
          <w:sz w:val="16"/>
          <w:szCs w:val="16"/>
        </w:rPr>
        <w:t xml:space="preserve">bietet </w:t>
      </w:r>
      <w:r w:rsidRPr="5E8E7E27">
        <w:rPr>
          <w:sz w:val="16"/>
          <w:szCs w:val="16"/>
        </w:rPr>
        <w:t xml:space="preserve">seit 2020 </w:t>
      </w:r>
      <w:r w:rsidR="49340065" w:rsidRPr="5E8E7E27">
        <w:rPr>
          <w:sz w:val="16"/>
          <w:szCs w:val="16"/>
        </w:rPr>
        <w:t>Produkte mit Sauerteig für zu Hause an</w:t>
      </w:r>
      <w:r w:rsidRPr="5E8E7E27">
        <w:rPr>
          <w:sz w:val="16"/>
          <w:szCs w:val="16"/>
        </w:rPr>
        <w:t>. Unter</w:t>
      </w:r>
      <w:r w:rsidR="2DF301A2" w:rsidRPr="5E8E7E27">
        <w:rPr>
          <w:sz w:val="16"/>
          <w:szCs w:val="16"/>
        </w:rPr>
        <w:t xml:space="preserve"> </w:t>
      </w:r>
      <w:r w:rsidRPr="5E8E7E27">
        <w:rPr>
          <w:sz w:val="16"/>
          <w:szCs w:val="16"/>
        </w:rPr>
        <w:t>sauerteig.shop können begeisterte Hobbybäcker</w:t>
      </w:r>
      <w:r w:rsidR="42D08669" w:rsidRPr="5E8E7E27">
        <w:rPr>
          <w:sz w:val="16"/>
          <w:szCs w:val="16"/>
        </w:rPr>
        <w:t>innen</w:t>
      </w:r>
      <w:r w:rsidRPr="5E8E7E27">
        <w:rPr>
          <w:sz w:val="16"/>
          <w:szCs w:val="16"/>
        </w:rPr>
        <w:t xml:space="preserve"> und </w:t>
      </w:r>
      <w:r w:rsidR="38296BBE" w:rsidRPr="5E8E7E27">
        <w:rPr>
          <w:sz w:val="16"/>
          <w:szCs w:val="16"/>
        </w:rPr>
        <w:t>Hobby</w:t>
      </w:r>
      <w:r w:rsidRPr="5E8E7E27">
        <w:rPr>
          <w:sz w:val="16"/>
          <w:szCs w:val="16"/>
        </w:rPr>
        <w:t xml:space="preserve">bäcker </w:t>
      </w:r>
      <w:r w:rsidR="37B4FD34" w:rsidRPr="5E8E7E27">
        <w:rPr>
          <w:sz w:val="16"/>
          <w:szCs w:val="16"/>
        </w:rPr>
        <w:t>aktive</w:t>
      </w:r>
      <w:r w:rsidR="577951FE" w:rsidRPr="5E8E7E27">
        <w:rPr>
          <w:sz w:val="16"/>
          <w:szCs w:val="16"/>
        </w:rPr>
        <w:t xml:space="preserve"> Sauerteig-Starter</w:t>
      </w:r>
      <w:r w:rsidR="37B4FD34" w:rsidRPr="5E8E7E27">
        <w:rPr>
          <w:sz w:val="16"/>
          <w:szCs w:val="16"/>
        </w:rPr>
        <w:t xml:space="preserve"> und getrocknete </w:t>
      </w:r>
      <w:r w:rsidRPr="5E8E7E27">
        <w:rPr>
          <w:sz w:val="16"/>
          <w:szCs w:val="16"/>
        </w:rPr>
        <w:t xml:space="preserve">Sauerteige für die hauseigene Backstube bestellen und sich von leckeren Rezeptideen für Brot, Brötchen und süße Backwaren inspirieren lassen. </w:t>
      </w:r>
      <w:r w:rsidR="2CBA4678" w:rsidRPr="5E8E7E27">
        <w:rPr>
          <w:sz w:val="16"/>
          <w:szCs w:val="16"/>
        </w:rPr>
        <w:t xml:space="preserve">Ganz </w:t>
      </w:r>
      <w:r w:rsidR="4B08D751" w:rsidRPr="5E8E7E27">
        <w:rPr>
          <w:sz w:val="16"/>
          <w:szCs w:val="16"/>
        </w:rPr>
        <w:t xml:space="preserve">einfach </w:t>
      </w:r>
      <w:r w:rsidR="5F9552C0" w:rsidRPr="5E8E7E27">
        <w:rPr>
          <w:sz w:val="16"/>
          <w:szCs w:val="16"/>
        </w:rPr>
        <w:t xml:space="preserve">gelingt </w:t>
      </w:r>
      <w:r w:rsidR="51FE1722" w:rsidRPr="5E8E7E27">
        <w:rPr>
          <w:sz w:val="16"/>
          <w:szCs w:val="16"/>
        </w:rPr>
        <w:t xml:space="preserve">auch </w:t>
      </w:r>
      <w:r w:rsidR="5F9552C0" w:rsidRPr="5E8E7E27">
        <w:rPr>
          <w:sz w:val="16"/>
          <w:szCs w:val="16"/>
        </w:rPr>
        <w:t xml:space="preserve">das Backen mit den Sauerteig Backmischungen von BÖCKER. </w:t>
      </w:r>
      <w:r w:rsidR="0769F162" w:rsidRPr="5E8E7E27">
        <w:rPr>
          <w:sz w:val="16"/>
          <w:szCs w:val="16"/>
        </w:rPr>
        <w:t>Dank der</w:t>
      </w:r>
      <w:r w:rsidR="3AA12BDB" w:rsidRPr="5E8E7E27">
        <w:rPr>
          <w:sz w:val="16"/>
          <w:szCs w:val="16"/>
        </w:rPr>
        <w:t xml:space="preserve"> Produkte von </w:t>
      </w:r>
      <w:r w:rsidR="5F9552C0" w:rsidRPr="5E8E7E27">
        <w:rPr>
          <w:sz w:val="16"/>
          <w:szCs w:val="16"/>
        </w:rPr>
        <w:t xml:space="preserve">BÖCKER wird </w:t>
      </w:r>
      <w:r w:rsidR="29F078B3" w:rsidRPr="5E8E7E27">
        <w:rPr>
          <w:sz w:val="16"/>
          <w:szCs w:val="16"/>
        </w:rPr>
        <w:t xml:space="preserve">das Backen mit </w:t>
      </w:r>
      <w:r w:rsidR="5F9552C0" w:rsidRPr="5E8E7E27">
        <w:rPr>
          <w:sz w:val="16"/>
          <w:szCs w:val="16"/>
        </w:rPr>
        <w:t>Sauerteig einfach</w:t>
      </w:r>
      <w:r w:rsidR="6C72F852" w:rsidRPr="5E8E7E27">
        <w:rPr>
          <w:sz w:val="16"/>
          <w:szCs w:val="16"/>
        </w:rPr>
        <w:t>,</w:t>
      </w:r>
      <w:r w:rsidR="5F9552C0" w:rsidRPr="5E8E7E27">
        <w:rPr>
          <w:sz w:val="16"/>
          <w:szCs w:val="16"/>
        </w:rPr>
        <w:t xml:space="preserve"> natürlich, zuverlässig und voller Geschmack.</w:t>
      </w:r>
      <w:r w:rsidR="7FD41A0E" w:rsidRPr="5E8E7E27">
        <w:rPr>
          <w:sz w:val="16"/>
          <w:szCs w:val="16"/>
        </w:rPr>
        <w:t xml:space="preserve"> Zudem sind </w:t>
      </w:r>
      <w:r w:rsidR="3664DF44" w:rsidRPr="5E8E7E27">
        <w:rPr>
          <w:sz w:val="16"/>
          <w:szCs w:val="16"/>
        </w:rPr>
        <w:t>handwerklich hergestellte</w:t>
      </w:r>
      <w:r w:rsidR="60BA2240" w:rsidRPr="5E8E7E27">
        <w:rPr>
          <w:sz w:val="16"/>
          <w:szCs w:val="16"/>
        </w:rPr>
        <w:t>, glutenfreie</w:t>
      </w:r>
      <w:r w:rsidR="7C5DA28D" w:rsidRPr="5E8E7E27">
        <w:rPr>
          <w:sz w:val="16"/>
          <w:szCs w:val="16"/>
        </w:rPr>
        <w:t xml:space="preserve"> Backwaren mit</w:t>
      </w:r>
      <w:r w:rsidR="3664DF44" w:rsidRPr="5E8E7E27">
        <w:rPr>
          <w:sz w:val="16"/>
          <w:szCs w:val="16"/>
        </w:rPr>
        <w:t xml:space="preserve"> Sauerteig </w:t>
      </w:r>
      <w:r w:rsidR="5D66E7F6" w:rsidRPr="5E8E7E27">
        <w:rPr>
          <w:sz w:val="16"/>
          <w:szCs w:val="16"/>
        </w:rPr>
        <w:t>im Online-Shop erhältlich</w:t>
      </w:r>
      <w:r w:rsidR="3664DF44" w:rsidRPr="5E8E7E27">
        <w:rPr>
          <w:sz w:val="16"/>
          <w:szCs w:val="16"/>
        </w:rPr>
        <w:t xml:space="preserve">. </w:t>
      </w:r>
      <w:r w:rsidR="35DA6901" w:rsidRPr="5E8E7E27">
        <w:rPr>
          <w:sz w:val="16"/>
          <w:szCs w:val="16"/>
        </w:rPr>
        <w:t xml:space="preserve">Die </w:t>
      </w:r>
      <w:r w:rsidR="3664DF44" w:rsidRPr="5E8E7E27">
        <w:rPr>
          <w:sz w:val="16"/>
          <w:szCs w:val="16"/>
        </w:rPr>
        <w:t xml:space="preserve">Brote, Brötchen und </w:t>
      </w:r>
      <w:r w:rsidR="71496863" w:rsidRPr="5E8E7E27">
        <w:rPr>
          <w:sz w:val="16"/>
          <w:szCs w:val="16"/>
        </w:rPr>
        <w:t xml:space="preserve">süßen </w:t>
      </w:r>
      <w:r w:rsidR="3664DF44" w:rsidRPr="5E8E7E27">
        <w:rPr>
          <w:sz w:val="16"/>
          <w:szCs w:val="16"/>
        </w:rPr>
        <w:t xml:space="preserve">Backwaren </w:t>
      </w:r>
      <w:r w:rsidR="3CE04E89" w:rsidRPr="5E8E7E27">
        <w:rPr>
          <w:sz w:val="16"/>
          <w:szCs w:val="16"/>
        </w:rPr>
        <w:t xml:space="preserve">mit hochwertigen Zutaten sind </w:t>
      </w:r>
      <w:r w:rsidR="182EEDC8" w:rsidRPr="5E8E7E27">
        <w:rPr>
          <w:sz w:val="16"/>
          <w:szCs w:val="16"/>
        </w:rPr>
        <w:t>darüber hinaus vegan, laktosefrei und ohne Zusatz von in der Lebensmittelinformations-Verordnung beschriebenen Allergenen.</w:t>
      </w:r>
      <w:r w:rsidR="2EF37450" w:rsidRPr="5E8E7E27">
        <w:rPr>
          <w:sz w:val="16"/>
          <w:szCs w:val="16"/>
        </w:rPr>
        <w:t xml:space="preserve"> </w:t>
      </w:r>
    </w:p>
    <w:p w14:paraId="4082D2E4" w14:textId="77777777" w:rsidR="008D0CFC" w:rsidRPr="005B4808" w:rsidRDefault="008D0CFC" w:rsidP="008D0CFC">
      <w:pPr>
        <w:rPr>
          <w:sz w:val="16"/>
          <w:szCs w:val="16"/>
        </w:rPr>
      </w:pPr>
    </w:p>
    <w:p w14:paraId="75E155EF" w14:textId="77777777" w:rsidR="008D0CFC" w:rsidRPr="005B4808" w:rsidRDefault="008D0CFC" w:rsidP="008D0CFC">
      <w:pPr>
        <w:rPr>
          <w:sz w:val="16"/>
          <w:szCs w:val="16"/>
        </w:rPr>
      </w:pPr>
      <w:r w:rsidRPr="005B4808">
        <w:rPr>
          <w:sz w:val="16"/>
          <w:szCs w:val="16"/>
        </w:rPr>
        <w:t xml:space="preserve">Weiterführende Informationen unter </w:t>
      </w:r>
      <w:hyperlink r:id="rId12" w:history="1">
        <w:r w:rsidRPr="005B4808">
          <w:rPr>
            <w:rStyle w:val="Hyperlink"/>
            <w:rFonts w:ascii="Arial" w:hAnsi="Arial"/>
            <w:sz w:val="16"/>
            <w:szCs w:val="16"/>
          </w:rPr>
          <w:t>sauerteig.shop</w:t>
        </w:r>
      </w:hyperlink>
      <w:r w:rsidRPr="005B4808">
        <w:rPr>
          <w:sz w:val="16"/>
          <w:szCs w:val="16"/>
        </w:rPr>
        <w:t xml:space="preserve"> sowie leckere Rezepte unter </w:t>
      </w:r>
      <w:hyperlink r:id="rId13" w:anchor="rezepte" w:history="1">
        <w:r w:rsidRPr="005B4808">
          <w:rPr>
            <w:rStyle w:val="Hyperlink"/>
            <w:rFonts w:ascii="Arial" w:hAnsi="Arial"/>
            <w:sz w:val="16"/>
            <w:szCs w:val="16"/>
          </w:rPr>
          <w:t>www.sauerteig.de/sauerteig-fuer-zuhause/#rezepte</w:t>
        </w:r>
      </w:hyperlink>
      <w:r w:rsidRPr="005B4808">
        <w:rPr>
          <w:sz w:val="16"/>
          <w:szCs w:val="16"/>
        </w:rPr>
        <w:t xml:space="preserve"> </w:t>
      </w:r>
    </w:p>
    <w:p w14:paraId="60AA9B3F" w14:textId="469804F2" w:rsidR="008D0CFC" w:rsidRPr="005B4808" w:rsidRDefault="008D0CFC" w:rsidP="008D0CFC">
      <w:pPr>
        <w:rPr>
          <w:sz w:val="16"/>
          <w:szCs w:val="16"/>
        </w:rPr>
      </w:pPr>
      <w:r w:rsidRPr="005B4808">
        <w:rPr>
          <w:sz w:val="16"/>
          <w:szCs w:val="16"/>
        </w:rPr>
        <w:t xml:space="preserve">Instagram: </w:t>
      </w:r>
      <w:r w:rsidR="00EF0AD8" w:rsidRPr="00EF0AD8">
        <w:rPr>
          <w:sz w:val="16"/>
          <w:szCs w:val="16"/>
        </w:rPr>
        <w:t>@</w:t>
      </w:r>
      <w:hyperlink r:id="rId14" w:history="1">
        <w:r w:rsidR="00EF0AD8" w:rsidRPr="00A04C4B">
          <w:rPr>
            <w:rStyle w:val="Hyperlink"/>
            <w:rFonts w:ascii="Arial" w:hAnsi="Arial"/>
            <w:sz w:val="16"/>
            <w:szCs w:val="16"/>
          </w:rPr>
          <w:t>boecker_glutenfree</w:t>
        </w:r>
      </w:hyperlink>
      <w:r w:rsidR="00EF0AD8" w:rsidRPr="00EF0AD8">
        <w:rPr>
          <w:sz w:val="16"/>
          <w:szCs w:val="16"/>
        </w:rPr>
        <w:t xml:space="preserve"> </w:t>
      </w:r>
      <w:r w:rsidR="00EF0AD8">
        <w:rPr>
          <w:sz w:val="16"/>
          <w:szCs w:val="16"/>
        </w:rPr>
        <w:t>(ehem</w:t>
      </w:r>
      <w:r w:rsidR="004156ED">
        <w:rPr>
          <w:sz w:val="16"/>
          <w:szCs w:val="16"/>
        </w:rPr>
        <w:t>als</w:t>
      </w:r>
      <w:r w:rsidR="001D5955">
        <w:rPr>
          <w:sz w:val="16"/>
          <w:szCs w:val="16"/>
        </w:rPr>
        <w:t xml:space="preserve"> @b.pure_glutenfree)</w:t>
      </w:r>
    </w:p>
    <w:p w14:paraId="0C12AF9C" w14:textId="77777777" w:rsidR="008D0CFC" w:rsidRPr="005B4808" w:rsidRDefault="008D0CFC" w:rsidP="008D0CFC">
      <w:pPr>
        <w:rPr>
          <w:sz w:val="16"/>
          <w:szCs w:val="16"/>
        </w:rPr>
      </w:pPr>
      <w:r w:rsidRPr="005B4808">
        <w:rPr>
          <w:sz w:val="16"/>
          <w:szCs w:val="16"/>
        </w:rPr>
        <w:t xml:space="preserve">Facebook Gruppe: </w:t>
      </w:r>
      <w:hyperlink r:id="rId15" w:history="1">
        <w:r w:rsidRPr="005B4808">
          <w:rPr>
            <w:rStyle w:val="Hyperlink"/>
            <w:rFonts w:ascii="Arial" w:hAnsi="Arial"/>
            <w:sz w:val="16"/>
            <w:szCs w:val="16"/>
          </w:rPr>
          <w:t>Sauerteig? Aber natürlich! – mit dem Spezialisten BÖCKER</w:t>
        </w:r>
      </w:hyperlink>
    </w:p>
    <w:p w14:paraId="49FD0771" w14:textId="65A4A072" w:rsidR="000059AA" w:rsidRPr="005B4808" w:rsidRDefault="00D05531" w:rsidP="008D0CFC">
      <w:pPr>
        <w:rPr>
          <w:sz w:val="18"/>
          <w:szCs w:val="18"/>
        </w:rPr>
      </w:pPr>
      <w:r w:rsidRPr="005B480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FCE491" wp14:editId="0AD93E4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2411730" cy="635"/>
                <wp:effectExtent l="9525" t="6985" r="7620" b="1143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173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6389D20E">
              <v:line id="Line 4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7.3pt" to="189.9pt,7.35pt" w14:anchorId="05EC81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"/>
            </w:pict>
          </mc:Fallback>
        </mc:AlternateContent>
      </w:r>
    </w:p>
    <w:p w14:paraId="0B134D4D" w14:textId="77777777" w:rsidR="000059AA" w:rsidRPr="005B4808" w:rsidRDefault="000059AA" w:rsidP="00D36B23">
      <w:pPr>
        <w:rPr>
          <w:b/>
          <w:sz w:val="14"/>
          <w:szCs w:val="18"/>
        </w:rPr>
      </w:pPr>
      <w:r w:rsidRPr="005B4808">
        <w:rPr>
          <w:b/>
          <w:sz w:val="14"/>
          <w:szCs w:val="18"/>
        </w:rPr>
        <w:t>Weitere Informationen und Bildmaterial können Sie gerne anfordern bei: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7"/>
        <w:gridCol w:w="5485"/>
      </w:tblGrid>
      <w:tr w:rsidR="00356EBA" w:rsidRPr="005B4808" w14:paraId="6552A7FE" w14:textId="77777777" w:rsidTr="00BB20FF">
        <w:tc>
          <w:tcPr>
            <w:tcW w:w="3587" w:type="dxa"/>
          </w:tcPr>
          <w:p w14:paraId="7E892EE1" w14:textId="77777777" w:rsidR="00356EBA" w:rsidRPr="005B4808" w:rsidRDefault="00356EBA" w:rsidP="00AF64D6">
            <w:pPr>
              <w:rPr>
                <w:b/>
                <w:sz w:val="14"/>
                <w:szCs w:val="18"/>
              </w:rPr>
            </w:pPr>
            <w:r w:rsidRPr="005B4808">
              <w:rPr>
                <w:b/>
                <w:sz w:val="14"/>
                <w:szCs w:val="18"/>
              </w:rPr>
              <w:t>kommunikation.pur</w:t>
            </w:r>
            <w:r w:rsidR="00F719C8" w:rsidRPr="005B4808">
              <w:rPr>
                <w:b/>
                <w:sz w:val="14"/>
                <w:szCs w:val="18"/>
              </w:rPr>
              <w:t xml:space="preserve"> GmbH</w:t>
            </w:r>
          </w:p>
          <w:p w14:paraId="6FD85882" w14:textId="77777777" w:rsidR="00356EBA" w:rsidRPr="005B4808" w:rsidRDefault="001C00EC" w:rsidP="00AF64D6">
            <w:pPr>
              <w:rPr>
                <w:sz w:val="14"/>
                <w:szCs w:val="18"/>
              </w:rPr>
            </w:pPr>
            <w:r w:rsidRPr="005B4808">
              <w:rPr>
                <w:sz w:val="14"/>
                <w:szCs w:val="18"/>
              </w:rPr>
              <w:t>Candy Sierks</w:t>
            </w:r>
          </w:p>
          <w:p w14:paraId="59C86D49" w14:textId="77777777" w:rsidR="00356EBA" w:rsidRPr="005B4808" w:rsidRDefault="00356EBA" w:rsidP="00AF64D6">
            <w:pPr>
              <w:rPr>
                <w:sz w:val="14"/>
                <w:szCs w:val="18"/>
              </w:rPr>
            </w:pPr>
            <w:r w:rsidRPr="005B4808">
              <w:rPr>
                <w:sz w:val="14"/>
                <w:szCs w:val="18"/>
              </w:rPr>
              <w:t>Sendlinger Straße 31, 80331 München</w:t>
            </w:r>
          </w:p>
          <w:p w14:paraId="79155F4F" w14:textId="77777777" w:rsidR="00356EBA" w:rsidRPr="005B4808" w:rsidRDefault="00356EBA" w:rsidP="00D22F2F">
            <w:pPr>
              <w:rPr>
                <w:b/>
                <w:sz w:val="14"/>
                <w:szCs w:val="18"/>
              </w:rPr>
            </w:pPr>
            <w:r w:rsidRPr="005B4808">
              <w:rPr>
                <w:sz w:val="14"/>
                <w:szCs w:val="18"/>
              </w:rPr>
              <w:t xml:space="preserve">Telefon: +49.89.23 23 63 </w:t>
            </w:r>
            <w:r w:rsidR="001C00EC" w:rsidRPr="005B4808">
              <w:rPr>
                <w:sz w:val="14"/>
                <w:szCs w:val="18"/>
              </w:rPr>
              <w:t>48</w:t>
            </w:r>
            <w:r w:rsidR="00D22F2F" w:rsidRPr="005B4808">
              <w:rPr>
                <w:sz w:val="14"/>
                <w:szCs w:val="18"/>
              </w:rPr>
              <w:br/>
              <w:t>M</w:t>
            </w:r>
            <w:r w:rsidRPr="005B4808">
              <w:rPr>
                <w:sz w:val="14"/>
                <w:szCs w:val="18"/>
              </w:rPr>
              <w:t xml:space="preserve">ail: </w:t>
            </w:r>
            <w:r w:rsidR="001C00EC" w:rsidRPr="005B4808">
              <w:rPr>
                <w:sz w:val="14"/>
                <w:szCs w:val="18"/>
              </w:rPr>
              <w:t>sierks</w:t>
            </w:r>
            <w:r w:rsidRPr="005B4808">
              <w:rPr>
                <w:sz w:val="14"/>
                <w:szCs w:val="18"/>
              </w:rPr>
              <w:t>@kommunikationpur.com</w:t>
            </w:r>
          </w:p>
        </w:tc>
        <w:tc>
          <w:tcPr>
            <w:tcW w:w="5485" w:type="dxa"/>
          </w:tcPr>
          <w:p w14:paraId="43F65914" w14:textId="77777777" w:rsidR="00356EBA" w:rsidRPr="005B4808" w:rsidRDefault="00356EBA" w:rsidP="00AF64D6">
            <w:pPr>
              <w:rPr>
                <w:b/>
                <w:sz w:val="14"/>
                <w:szCs w:val="18"/>
              </w:rPr>
            </w:pPr>
            <w:r w:rsidRPr="005B4808">
              <w:rPr>
                <w:b/>
                <w:sz w:val="14"/>
                <w:szCs w:val="18"/>
              </w:rPr>
              <w:t>Ernst Böcker GmbH &amp; Co. KG.</w:t>
            </w:r>
          </w:p>
          <w:p w14:paraId="5CC42603" w14:textId="77777777" w:rsidR="00356EBA" w:rsidRPr="005B4808" w:rsidRDefault="00356EBA" w:rsidP="00AF64D6">
            <w:pPr>
              <w:rPr>
                <w:sz w:val="14"/>
                <w:szCs w:val="18"/>
              </w:rPr>
            </w:pPr>
            <w:r w:rsidRPr="005B4808">
              <w:rPr>
                <w:sz w:val="14"/>
                <w:szCs w:val="18"/>
              </w:rPr>
              <w:t>Susanne Masch</w:t>
            </w:r>
            <w:r w:rsidR="00D22F2F" w:rsidRPr="005B4808">
              <w:rPr>
                <w:sz w:val="14"/>
                <w:szCs w:val="18"/>
              </w:rPr>
              <w:t>/Saskia Spelly</w:t>
            </w:r>
          </w:p>
          <w:p w14:paraId="6BF32172" w14:textId="77777777" w:rsidR="00356EBA" w:rsidRPr="005B4808" w:rsidRDefault="00356EBA" w:rsidP="00AF64D6">
            <w:pPr>
              <w:rPr>
                <w:sz w:val="14"/>
                <w:szCs w:val="18"/>
              </w:rPr>
            </w:pPr>
            <w:r w:rsidRPr="005B4808">
              <w:rPr>
                <w:sz w:val="14"/>
                <w:szCs w:val="18"/>
              </w:rPr>
              <w:t>Ringstraße 55-57, 32427 Minden/Westf.</w:t>
            </w:r>
          </w:p>
          <w:p w14:paraId="695702E1" w14:textId="77777777" w:rsidR="00D22F2F" w:rsidRPr="005B4808" w:rsidRDefault="00D22F2F" w:rsidP="00AF64D6">
            <w:pPr>
              <w:rPr>
                <w:sz w:val="14"/>
                <w:szCs w:val="18"/>
              </w:rPr>
            </w:pPr>
            <w:r w:rsidRPr="005B4808">
              <w:rPr>
                <w:sz w:val="14"/>
                <w:szCs w:val="18"/>
              </w:rPr>
              <w:t>Telefon: +49.571.83 799 -53/-57</w:t>
            </w:r>
          </w:p>
          <w:p w14:paraId="4A16644E" w14:textId="77777777" w:rsidR="00D22F2F" w:rsidRPr="005B4808" w:rsidRDefault="00356EBA" w:rsidP="00AF64D6">
            <w:pPr>
              <w:rPr>
                <w:color w:val="000000"/>
                <w:sz w:val="14"/>
                <w:szCs w:val="18"/>
                <w:u w:val="single"/>
              </w:rPr>
            </w:pPr>
            <w:r w:rsidRPr="005B4808">
              <w:rPr>
                <w:sz w:val="14"/>
                <w:szCs w:val="18"/>
              </w:rPr>
              <w:t>Mail: susanne.masch@sauerteig.de</w:t>
            </w:r>
            <w:r w:rsidR="00D22F2F" w:rsidRPr="005B4808">
              <w:rPr>
                <w:sz w:val="14"/>
                <w:szCs w:val="18"/>
              </w:rPr>
              <w:t>/saskia.spelly@sauerteig.de</w:t>
            </w:r>
          </w:p>
          <w:p w14:paraId="5812D3C2" w14:textId="77777777" w:rsidR="00356EBA" w:rsidRPr="005B4808" w:rsidRDefault="00356EBA" w:rsidP="00AF64D6">
            <w:pPr>
              <w:rPr>
                <w:b/>
                <w:sz w:val="14"/>
                <w:szCs w:val="18"/>
              </w:rPr>
            </w:pPr>
          </w:p>
        </w:tc>
      </w:tr>
    </w:tbl>
    <w:p w14:paraId="2F03B868" w14:textId="77777777" w:rsidR="009C6E5E" w:rsidRPr="005B4808" w:rsidRDefault="009C6E5E" w:rsidP="00BB20FF">
      <w:pPr>
        <w:rPr>
          <w:sz w:val="14"/>
          <w:szCs w:val="18"/>
        </w:rPr>
      </w:pPr>
    </w:p>
    <w:sectPr w:rsidR="009C6E5E" w:rsidRPr="005B4808" w:rsidSect="00DC12BD">
      <w:headerReference w:type="default" r:id="rId16"/>
      <w:pgSz w:w="11906" w:h="16838"/>
      <w:pgMar w:top="180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9B80B" w14:textId="77777777" w:rsidR="0001247A" w:rsidRDefault="0001247A" w:rsidP="00D36B23">
      <w:r>
        <w:separator/>
      </w:r>
    </w:p>
  </w:endnote>
  <w:endnote w:type="continuationSeparator" w:id="0">
    <w:p w14:paraId="0CF3AB18" w14:textId="77777777" w:rsidR="0001247A" w:rsidRDefault="0001247A" w:rsidP="00D3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FAD78" w14:textId="77777777" w:rsidR="0001247A" w:rsidRDefault="0001247A" w:rsidP="00D36B23">
      <w:r>
        <w:separator/>
      </w:r>
    </w:p>
  </w:footnote>
  <w:footnote w:type="continuationSeparator" w:id="0">
    <w:p w14:paraId="65669530" w14:textId="77777777" w:rsidR="0001247A" w:rsidRDefault="0001247A" w:rsidP="00D36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6BC9F" w14:textId="77777777" w:rsidR="00060D65" w:rsidRDefault="005569E8" w:rsidP="00D126FE">
    <w:pPr>
      <w:pStyle w:val="Kopfzeile"/>
      <w:jc w:val="right"/>
    </w:pPr>
    <w:r>
      <w:rPr>
        <w:noProof/>
      </w:rPr>
      <w:drawing>
        <wp:inline distT="0" distB="0" distL="0" distR="0" wp14:anchorId="79D3748F" wp14:editId="5CFBFFDC">
          <wp:extent cx="1108490" cy="701427"/>
          <wp:effectExtent l="0" t="0" r="0" b="381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8490" cy="701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A6D9D"/>
    <w:multiLevelType w:val="multilevel"/>
    <w:tmpl w:val="F2008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703DDD"/>
    <w:multiLevelType w:val="hybridMultilevel"/>
    <w:tmpl w:val="024A45D4"/>
    <w:lvl w:ilvl="0" w:tplc="94527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306E91"/>
    <w:multiLevelType w:val="hybridMultilevel"/>
    <w:tmpl w:val="5066DC2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AF20315"/>
    <w:multiLevelType w:val="multilevel"/>
    <w:tmpl w:val="B4CA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8202868">
    <w:abstractNumId w:val="0"/>
  </w:num>
  <w:num w:numId="2" w16cid:durableId="1601140334">
    <w:abstractNumId w:val="1"/>
  </w:num>
  <w:num w:numId="3" w16cid:durableId="2057466806">
    <w:abstractNumId w:val="2"/>
  </w:num>
  <w:num w:numId="4" w16cid:durableId="19830040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EA"/>
    <w:rsid w:val="00001DCD"/>
    <w:rsid w:val="000021B2"/>
    <w:rsid w:val="0000265C"/>
    <w:rsid w:val="0000510E"/>
    <w:rsid w:val="000059AA"/>
    <w:rsid w:val="00006423"/>
    <w:rsid w:val="0001186A"/>
    <w:rsid w:val="0001247A"/>
    <w:rsid w:val="00012A03"/>
    <w:rsid w:val="000173BC"/>
    <w:rsid w:val="00017FA5"/>
    <w:rsid w:val="000213DD"/>
    <w:rsid w:val="00022D87"/>
    <w:rsid w:val="00024C33"/>
    <w:rsid w:val="00026A22"/>
    <w:rsid w:val="00030C15"/>
    <w:rsid w:val="00034218"/>
    <w:rsid w:val="00043133"/>
    <w:rsid w:val="00051AF0"/>
    <w:rsid w:val="0005297A"/>
    <w:rsid w:val="0005335A"/>
    <w:rsid w:val="00060D65"/>
    <w:rsid w:val="00060F26"/>
    <w:rsid w:val="000615F8"/>
    <w:rsid w:val="00061EE1"/>
    <w:rsid w:val="00064D0D"/>
    <w:rsid w:val="00070B51"/>
    <w:rsid w:val="00073EF1"/>
    <w:rsid w:val="00082181"/>
    <w:rsid w:val="00084276"/>
    <w:rsid w:val="000941C4"/>
    <w:rsid w:val="000A11E6"/>
    <w:rsid w:val="000A1C8C"/>
    <w:rsid w:val="000A2D9D"/>
    <w:rsid w:val="000A3424"/>
    <w:rsid w:val="000B1C2B"/>
    <w:rsid w:val="000B3974"/>
    <w:rsid w:val="000B3F78"/>
    <w:rsid w:val="000B7AA4"/>
    <w:rsid w:val="000C0321"/>
    <w:rsid w:val="000C3C37"/>
    <w:rsid w:val="000C4EC8"/>
    <w:rsid w:val="000D1371"/>
    <w:rsid w:val="000D29B6"/>
    <w:rsid w:val="000D3E8D"/>
    <w:rsid w:val="000D42BE"/>
    <w:rsid w:val="000D48A9"/>
    <w:rsid w:val="000D7B64"/>
    <w:rsid w:val="000E0200"/>
    <w:rsid w:val="000E6E3D"/>
    <w:rsid w:val="000F29BA"/>
    <w:rsid w:val="000F76F5"/>
    <w:rsid w:val="000F7A54"/>
    <w:rsid w:val="00104F0D"/>
    <w:rsid w:val="00111648"/>
    <w:rsid w:val="00112B55"/>
    <w:rsid w:val="00123B0F"/>
    <w:rsid w:val="00134373"/>
    <w:rsid w:val="0013547E"/>
    <w:rsid w:val="001359CA"/>
    <w:rsid w:val="001519D0"/>
    <w:rsid w:val="00152DEC"/>
    <w:rsid w:val="00152FD7"/>
    <w:rsid w:val="00153AF5"/>
    <w:rsid w:val="00154B5C"/>
    <w:rsid w:val="00154FBA"/>
    <w:rsid w:val="00156158"/>
    <w:rsid w:val="00167921"/>
    <w:rsid w:val="00171FDC"/>
    <w:rsid w:val="00177F73"/>
    <w:rsid w:val="00181F06"/>
    <w:rsid w:val="00182837"/>
    <w:rsid w:val="0019647B"/>
    <w:rsid w:val="001969BF"/>
    <w:rsid w:val="001A3253"/>
    <w:rsid w:val="001C00EC"/>
    <w:rsid w:val="001C1923"/>
    <w:rsid w:val="001C34DA"/>
    <w:rsid w:val="001C6CD4"/>
    <w:rsid w:val="001C7538"/>
    <w:rsid w:val="001D310E"/>
    <w:rsid w:val="001D35CD"/>
    <w:rsid w:val="001D38C6"/>
    <w:rsid w:val="001D5955"/>
    <w:rsid w:val="001D6D12"/>
    <w:rsid w:val="001E44C5"/>
    <w:rsid w:val="001E471E"/>
    <w:rsid w:val="001E50E3"/>
    <w:rsid w:val="001F364D"/>
    <w:rsid w:val="00201156"/>
    <w:rsid w:val="002023F2"/>
    <w:rsid w:val="0020475B"/>
    <w:rsid w:val="00206ED9"/>
    <w:rsid w:val="00206F84"/>
    <w:rsid w:val="00210269"/>
    <w:rsid w:val="00210514"/>
    <w:rsid w:val="00211A5C"/>
    <w:rsid w:val="00213EEE"/>
    <w:rsid w:val="00224673"/>
    <w:rsid w:val="00226478"/>
    <w:rsid w:val="00231C51"/>
    <w:rsid w:val="00232173"/>
    <w:rsid w:val="002328B0"/>
    <w:rsid w:val="00233D82"/>
    <w:rsid w:val="0024597B"/>
    <w:rsid w:val="002510E1"/>
    <w:rsid w:val="00252BA4"/>
    <w:rsid w:val="002559BB"/>
    <w:rsid w:val="00257C74"/>
    <w:rsid w:val="00260EB9"/>
    <w:rsid w:val="002620F3"/>
    <w:rsid w:val="002627FF"/>
    <w:rsid w:val="00272F5F"/>
    <w:rsid w:val="002746D7"/>
    <w:rsid w:val="00275F62"/>
    <w:rsid w:val="002778BD"/>
    <w:rsid w:val="00281C52"/>
    <w:rsid w:val="002858D8"/>
    <w:rsid w:val="0029099A"/>
    <w:rsid w:val="00296668"/>
    <w:rsid w:val="00296A14"/>
    <w:rsid w:val="002978F1"/>
    <w:rsid w:val="00297A69"/>
    <w:rsid w:val="002A16F2"/>
    <w:rsid w:val="002A7BBE"/>
    <w:rsid w:val="002B4F02"/>
    <w:rsid w:val="002B65E4"/>
    <w:rsid w:val="002C09A7"/>
    <w:rsid w:val="002C29F6"/>
    <w:rsid w:val="002C3635"/>
    <w:rsid w:val="002C3FA8"/>
    <w:rsid w:val="002C526F"/>
    <w:rsid w:val="002C606B"/>
    <w:rsid w:val="002C6239"/>
    <w:rsid w:val="002E3F59"/>
    <w:rsid w:val="002E4F48"/>
    <w:rsid w:val="002F3CAA"/>
    <w:rsid w:val="002F55E7"/>
    <w:rsid w:val="002F5BAC"/>
    <w:rsid w:val="00305669"/>
    <w:rsid w:val="00312464"/>
    <w:rsid w:val="0032089B"/>
    <w:rsid w:val="00323953"/>
    <w:rsid w:val="003244DC"/>
    <w:rsid w:val="003258F7"/>
    <w:rsid w:val="00330589"/>
    <w:rsid w:val="00331938"/>
    <w:rsid w:val="00332A42"/>
    <w:rsid w:val="00332B3A"/>
    <w:rsid w:val="0034300C"/>
    <w:rsid w:val="003471BC"/>
    <w:rsid w:val="003503FB"/>
    <w:rsid w:val="00350784"/>
    <w:rsid w:val="0035156E"/>
    <w:rsid w:val="00355B0F"/>
    <w:rsid w:val="00356EBA"/>
    <w:rsid w:val="00360117"/>
    <w:rsid w:val="00362272"/>
    <w:rsid w:val="00363785"/>
    <w:rsid w:val="00363EDB"/>
    <w:rsid w:val="003641F5"/>
    <w:rsid w:val="00366CDA"/>
    <w:rsid w:val="003710F9"/>
    <w:rsid w:val="003722CF"/>
    <w:rsid w:val="00375013"/>
    <w:rsid w:val="00381664"/>
    <w:rsid w:val="0038422B"/>
    <w:rsid w:val="003850E0"/>
    <w:rsid w:val="0038740E"/>
    <w:rsid w:val="00387716"/>
    <w:rsid w:val="0039170F"/>
    <w:rsid w:val="00394A11"/>
    <w:rsid w:val="00396EC4"/>
    <w:rsid w:val="003A106F"/>
    <w:rsid w:val="003A593D"/>
    <w:rsid w:val="003B2859"/>
    <w:rsid w:val="003B3795"/>
    <w:rsid w:val="003C239E"/>
    <w:rsid w:val="003C6B24"/>
    <w:rsid w:val="003D03B3"/>
    <w:rsid w:val="003D1B19"/>
    <w:rsid w:val="003D2297"/>
    <w:rsid w:val="003D25DB"/>
    <w:rsid w:val="003D3D28"/>
    <w:rsid w:val="003D5DE1"/>
    <w:rsid w:val="003E5372"/>
    <w:rsid w:val="003E660E"/>
    <w:rsid w:val="004072C6"/>
    <w:rsid w:val="004120EB"/>
    <w:rsid w:val="004156ED"/>
    <w:rsid w:val="00416B90"/>
    <w:rsid w:val="00417C82"/>
    <w:rsid w:val="00431036"/>
    <w:rsid w:val="00432E2C"/>
    <w:rsid w:val="00434F33"/>
    <w:rsid w:val="0043638C"/>
    <w:rsid w:val="00445A34"/>
    <w:rsid w:val="00450028"/>
    <w:rsid w:val="00450FDB"/>
    <w:rsid w:val="00452F21"/>
    <w:rsid w:val="00453337"/>
    <w:rsid w:val="0045402B"/>
    <w:rsid w:val="00457360"/>
    <w:rsid w:val="004661F0"/>
    <w:rsid w:val="00470198"/>
    <w:rsid w:val="00470F93"/>
    <w:rsid w:val="0047117A"/>
    <w:rsid w:val="00472BD9"/>
    <w:rsid w:val="00473C19"/>
    <w:rsid w:val="0047574F"/>
    <w:rsid w:val="00475D8E"/>
    <w:rsid w:val="00484578"/>
    <w:rsid w:val="00486589"/>
    <w:rsid w:val="00497D8C"/>
    <w:rsid w:val="004A15DB"/>
    <w:rsid w:val="004A5C60"/>
    <w:rsid w:val="004B1203"/>
    <w:rsid w:val="004B25CA"/>
    <w:rsid w:val="004B481F"/>
    <w:rsid w:val="004B603B"/>
    <w:rsid w:val="004B67B7"/>
    <w:rsid w:val="004B6863"/>
    <w:rsid w:val="004D0E61"/>
    <w:rsid w:val="004D300E"/>
    <w:rsid w:val="004E5D7E"/>
    <w:rsid w:val="004E6FF7"/>
    <w:rsid w:val="004F42B7"/>
    <w:rsid w:val="00500910"/>
    <w:rsid w:val="00501A49"/>
    <w:rsid w:val="00501AFF"/>
    <w:rsid w:val="0050209F"/>
    <w:rsid w:val="00505CCA"/>
    <w:rsid w:val="005072A0"/>
    <w:rsid w:val="00507F31"/>
    <w:rsid w:val="0051365E"/>
    <w:rsid w:val="005136D9"/>
    <w:rsid w:val="00513735"/>
    <w:rsid w:val="0052126F"/>
    <w:rsid w:val="005245D4"/>
    <w:rsid w:val="005254EB"/>
    <w:rsid w:val="00525839"/>
    <w:rsid w:val="005273AA"/>
    <w:rsid w:val="005365AD"/>
    <w:rsid w:val="00553C91"/>
    <w:rsid w:val="00554812"/>
    <w:rsid w:val="00556162"/>
    <w:rsid w:val="005569E8"/>
    <w:rsid w:val="00563F5A"/>
    <w:rsid w:val="00564FAC"/>
    <w:rsid w:val="00566E1C"/>
    <w:rsid w:val="00567292"/>
    <w:rsid w:val="00570F68"/>
    <w:rsid w:val="0057265F"/>
    <w:rsid w:val="00576D4F"/>
    <w:rsid w:val="00582319"/>
    <w:rsid w:val="00583147"/>
    <w:rsid w:val="00584E50"/>
    <w:rsid w:val="00590AE5"/>
    <w:rsid w:val="00593F46"/>
    <w:rsid w:val="00594CDF"/>
    <w:rsid w:val="005950AD"/>
    <w:rsid w:val="00596099"/>
    <w:rsid w:val="005A1FB8"/>
    <w:rsid w:val="005A6E9C"/>
    <w:rsid w:val="005A7BF5"/>
    <w:rsid w:val="005B4808"/>
    <w:rsid w:val="005B5646"/>
    <w:rsid w:val="005C0975"/>
    <w:rsid w:val="005C4EE0"/>
    <w:rsid w:val="005C681A"/>
    <w:rsid w:val="005D37F0"/>
    <w:rsid w:val="005E139C"/>
    <w:rsid w:val="005E1E33"/>
    <w:rsid w:val="005E690B"/>
    <w:rsid w:val="0060016E"/>
    <w:rsid w:val="0060173B"/>
    <w:rsid w:val="00603A0A"/>
    <w:rsid w:val="00603F10"/>
    <w:rsid w:val="00607525"/>
    <w:rsid w:val="00607BAF"/>
    <w:rsid w:val="00610BA0"/>
    <w:rsid w:val="00611D3E"/>
    <w:rsid w:val="00625764"/>
    <w:rsid w:val="00625F52"/>
    <w:rsid w:val="00630088"/>
    <w:rsid w:val="00635C36"/>
    <w:rsid w:val="0063778F"/>
    <w:rsid w:val="00637FDB"/>
    <w:rsid w:val="00641054"/>
    <w:rsid w:val="00641CFD"/>
    <w:rsid w:val="00645D03"/>
    <w:rsid w:val="006513BB"/>
    <w:rsid w:val="00653E88"/>
    <w:rsid w:val="0065664C"/>
    <w:rsid w:val="00661CEB"/>
    <w:rsid w:val="00662574"/>
    <w:rsid w:val="00665C99"/>
    <w:rsid w:val="006721ED"/>
    <w:rsid w:val="00672CB9"/>
    <w:rsid w:val="00673984"/>
    <w:rsid w:val="00675365"/>
    <w:rsid w:val="006806F5"/>
    <w:rsid w:val="00682849"/>
    <w:rsid w:val="006837CE"/>
    <w:rsid w:val="00684DB4"/>
    <w:rsid w:val="00685C83"/>
    <w:rsid w:val="006917D7"/>
    <w:rsid w:val="006937AF"/>
    <w:rsid w:val="006944FC"/>
    <w:rsid w:val="006A3259"/>
    <w:rsid w:val="006A4A9F"/>
    <w:rsid w:val="006C09E3"/>
    <w:rsid w:val="006C4D32"/>
    <w:rsid w:val="006C6412"/>
    <w:rsid w:val="006D0296"/>
    <w:rsid w:val="006D1943"/>
    <w:rsid w:val="006D4E6F"/>
    <w:rsid w:val="006D68A1"/>
    <w:rsid w:val="006E0516"/>
    <w:rsid w:val="006E3761"/>
    <w:rsid w:val="006E49F9"/>
    <w:rsid w:val="006E690B"/>
    <w:rsid w:val="006F5225"/>
    <w:rsid w:val="006F727B"/>
    <w:rsid w:val="00710764"/>
    <w:rsid w:val="007165DD"/>
    <w:rsid w:val="00723060"/>
    <w:rsid w:val="00723318"/>
    <w:rsid w:val="0073020D"/>
    <w:rsid w:val="00731144"/>
    <w:rsid w:val="00731BFB"/>
    <w:rsid w:val="00740DA0"/>
    <w:rsid w:val="007411C8"/>
    <w:rsid w:val="00746928"/>
    <w:rsid w:val="00746A3E"/>
    <w:rsid w:val="0074708F"/>
    <w:rsid w:val="007477EF"/>
    <w:rsid w:val="007555A7"/>
    <w:rsid w:val="007738AC"/>
    <w:rsid w:val="007759AB"/>
    <w:rsid w:val="0077621C"/>
    <w:rsid w:val="00782CB4"/>
    <w:rsid w:val="00784853"/>
    <w:rsid w:val="00785D24"/>
    <w:rsid w:val="0078681F"/>
    <w:rsid w:val="0079151E"/>
    <w:rsid w:val="00791606"/>
    <w:rsid w:val="00793557"/>
    <w:rsid w:val="007955EE"/>
    <w:rsid w:val="007A0207"/>
    <w:rsid w:val="007A2BEF"/>
    <w:rsid w:val="007A68E3"/>
    <w:rsid w:val="007B063D"/>
    <w:rsid w:val="007B1E74"/>
    <w:rsid w:val="007B733F"/>
    <w:rsid w:val="007C138E"/>
    <w:rsid w:val="007C2E51"/>
    <w:rsid w:val="007C5C4A"/>
    <w:rsid w:val="007D02FC"/>
    <w:rsid w:val="007D059B"/>
    <w:rsid w:val="007D3FC1"/>
    <w:rsid w:val="007D6D37"/>
    <w:rsid w:val="007E58BA"/>
    <w:rsid w:val="007F0E48"/>
    <w:rsid w:val="007F5D4B"/>
    <w:rsid w:val="00801AB8"/>
    <w:rsid w:val="008021C0"/>
    <w:rsid w:val="00811B1F"/>
    <w:rsid w:val="00812B6D"/>
    <w:rsid w:val="00813E13"/>
    <w:rsid w:val="00815A7D"/>
    <w:rsid w:val="0082215C"/>
    <w:rsid w:val="00823D5F"/>
    <w:rsid w:val="00824706"/>
    <w:rsid w:val="00826693"/>
    <w:rsid w:val="00827AEC"/>
    <w:rsid w:val="0083170A"/>
    <w:rsid w:val="00837A30"/>
    <w:rsid w:val="00851E92"/>
    <w:rsid w:val="0085388C"/>
    <w:rsid w:val="00862911"/>
    <w:rsid w:val="008635C6"/>
    <w:rsid w:val="00863CCC"/>
    <w:rsid w:val="00864437"/>
    <w:rsid w:val="00864EDF"/>
    <w:rsid w:val="008661EA"/>
    <w:rsid w:val="00867B31"/>
    <w:rsid w:val="0087208C"/>
    <w:rsid w:val="008727FF"/>
    <w:rsid w:val="008751BA"/>
    <w:rsid w:val="00881739"/>
    <w:rsid w:val="008825BD"/>
    <w:rsid w:val="00885C95"/>
    <w:rsid w:val="00895A6A"/>
    <w:rsid w:val="00895DA1"/>
    <w:rsid w:val="008A4602"/>
    <w:rsid w:val="008B262F"/>
    <w:rsid w:val="008B74B3"/>
    <w:rsid w:val="008B7F86"/>
    <w:rsid w:val="008C0795"/>
    <w:rsid w:val="008C1C32"/>
    <w:rsid w:val="008C457C"/>
    <w:rsid w:val="008D0CFC"/>
    <w:rsid w:val="008D15E6"/>
    <w:rsid w:val="008D5D32"/>
    <w:rsid w:val="008E356D"/>
    <w:rsid w:val="008E3C15"/>
    <w:rsid w:val="008E4BFB"/>
    <w:rsid w:val="008F6CA0"/>
    <w:rsid w:val="008F6CE1"/>
    <w:rsid w:val="008F7013"/>
    <w:rsid w:val="009007ED"/>
    <w:rsid w:val="00900DBD"/>
    <w:rsid w:val="0090145A"/>
    <w:rsid w:val="00910ABA"/>
    <w:rsid w:val="00911D90"/>
    <w:rsid w:val="009126C5"/>
    <w:rsid w:val="00916D03"/>
    <w:rsid w:val="00917121"/>
    <w:rsid w:val="009174BD"/>
    <w:rsid w:val="009225D7"/>
    <w:rsid w:val="009226A7"/>
    <w:rsid w:val="009232E8"/>
    <w:rsid w:val="009259EF"/>
    <w:rsid w:val="00930B1C"/>
    <w:rsid w:val="009322C0"/>
    <w:rsid w:val="009335C8"/>
    <w:rsid w:val="0094471D"/>
    <w:rsid w:val="00944F48"/>
    <w:rsid w:val="0094533C"/>
    <w:rsid w:val="00946C5D"/>
    <w:rsid w:val="00953D26"/>
    <w:rsid w:val="00954777"/>
    <w:rsid w:val="0095648C"/>
    <w:rsid w:val="009613D5"/>
    <w:rsid w:val="009616F1"/>
    <w:rsid w:val="009674E1"/>
    <w:rsid w:val="00975DCC"/>
    <w:rsid w:val="00980147"/>
    <w:rsid w:val="00981A33"/>
    <w:rsid w:val="00982A51"/>
    <w:rsid w:val="00982DEC"/>
    <w:rsid w:val="009861F9"/>
    <w:rsid w:val="00987AFA"/>
    <w:rsid w:val="00991161"/>
    <w:rsid w:val="009916F9"/>
    <w:rsid w:val="00991A36"/>
    <w:rsid w:val="00994DE3"/>
    <w:rsid w:val="009958A6"/>
    <w:rsid w:val="00996182"/>
    <w:rsid w:val="009B38F9"/>
    <w:rsid w:val="009B3C55"/>
    <w:rsid w:val="009B52D7"/>
    <w:rsid w:val="009C50BD"/>
    <w:rsid w:val="009C6E5E"/>
    <w:rsid w:val="009D28D6"/>
    <w:rsid w:val="009D3590"/>
    <w:rsid w:val="009E4251"/>
    <w:rsid w:val="009E63EB"/>
    <w:rsid w:val="009F29DB"/>
    <w:rsid w:val="009F5955"/>
    <w:rsid w:val="00A0156B"/>
    <w:rsid w:val="00A04C4B"/>
    <w:rsid w:val="00A07D94"/>
    <w:rsid w:val="00A11ADF"/>
    <w:rsid w:val="00A156BA"/>
    <w:rsid w:val="00A15F1F"/>
    <w:rsid w:val="00A23382"/>
    <w:rsid w:val="00A30FFE"/>
    <w:rsid w:val="00A32F4B"/>
    <w:rsid w:val="00A35A23"/>
    <w:rsid w:val="00A35BDE"/>
    <w:rsid w:val="00A409DF"/>
    <w:rsid w:val="00A42939"/>
    <w:rsid w:val="00A42BAF"/>
    <w:rsid w:val="00A501F9"/>
    <w:rsid w:val="00A5045A"/>
    <w:rsid w:val="00A51CCD"/>
    <w:rsid w:val="00A52076"/>
    <w:rsid w:val="00A54D59"/>
    <w:rsid w:val="00A63672"/>
    <w:rsid w:val="00A65408"/>
    <w:rsid w:val="00A66445"/>
    <w:rsid w:val="00A672C4"/>
    <w:rsid w:val="00A70486"/>
    <w:rsid w:val="00A73574"/>
    <w:rsid w:val="00A739A7"/>
    <w:rsid w:val="00A7552E"/>
    <w:rsid w:val="00A77C3B"/>
    <w:rsid w:val="00A919F1"/>
    <w:rsid w:val="00A94588"/>
    <w:rsid w:val="00AA0D3D"/>
    <w:rsid w:val="00AA1886"/>
    <w:rsid w:val="00AA7463"/>
    <w:rsid w:val="00AB6283"/>
    <w:rsid w:val="00AD0F19"/>
    <w:rsid w:val="00AD6475"/>
    <w:rsid w:val="00AE124F"/>
    <w:rsid w:val="00AE4D6E"/>
    <w:rsid w:val="00AE5C0C"/>
    <w:rsid w:val="00AF0589"/>
    <w:rsid w:val="00AF4E4D"/>
    <w:rsid w:val="00B01F1B"/>
    <w:rsid w:val="00B03FE5"/>
    <w:rsid w:val="00B06358"/>
    <w:rsid w:val="00B101D6"/>
    <w:rsid w:val="00B124BC"/>
    <w:rsid w:val="00B133A7"/>
    <w:rsid w:val="00B173CE"/>
    <w:rsid w:val="00B17A73"/>
    <w:rsid w:val="00B200D6"/>
    <w:rsid w:val="00B30951"/>
    <w:rsid w:val="00B32C59"/>
    <w:rsid w:val="00B41403"/>
    <w:rsid w:val="00B4322F"/>
    <w:rsid w:val="00B523EE"/>
    <w:rsid w:val="00B537EB"/>
    <w:rsid w:val="00B56932"/>
    <w:rsid w:val="00B61E43"/>
    <w:rsid w:val="00B650E9"/>
    <w:rsid w:val="00B7687B"/>
    <w:rsid w:val="00B8021F"/>
    <w:rsid w:val="00B8490D"/>
    <w:rsid w:val="00B95FD0"/>
    <w:rsid w:val="00BA358A"/>
    <w:rsid w:val="00BA571C"/>
    <w:rsid w:val="00BA5BE8"/>
    <w:rsid w:val="00BA7408"/>
    <w:rsid w:val="00BB12DA"/>
    <w:rsid w:val="00BB20FF"/>
    <w:rsid w:val="00BB2B94"/>
    <w:rsid w:val="00BB642A"/>
    <w:rsid w:val="00BC162A"/>
    <w:rsid w:val="00BC1BC7"/>
    <w:rsid w:val="00BC32F5"/>
    <w:rsid w:val="00BC6156"/>
    <w:rsid w:val="00BD3316"/>
    <w:rsid w:val="00BD4D8F"/>
    <w:rsid w:val="00BD6FE8"/>
    <w:rsid w:val="00BE6C58"/>
    <w:rsid w:val="00BF0A71"/>
    <w:rsid w:val="00BF4689"/>
    <w:rsid w:val="00BF7B3B"/>
    <w:rsid w:val="00C0357D"/>
    <w:rsid w:val="00C05388"/>
    <w:rsid w:val="00C072F5"/>
    <w:rsid w:val="00C22366"/>
    <w:rsid w:val="00C2416B"/>
    <w:rsid w:val="00C27845"/>
    <w:rsid w:val="00C30743"/>
    <w:rsid w:val="00C33AE9"/>
    <w:rsid w:val="00C34CD0"/>
    <w:rsid w:val="00C46576"/>
    <w:rsid w:val="00C47240"/>
    <w:rsid w:val="00C47BE5"/>
    <w:rsid w:val="00C60419"/>
    <w:rsid w:val="00C65B28"/>
    <w:rsid w:val="00C66E59"/>
    <w:rsid w:val="00C73D22"/>
    <w:rsid w:val="00C760C0"/>
    <w:rsid w:val="00C77E6A"/>
    <w:rsid w:val="00C82E3C"/>
    <w:rsid w:val="00C84DA6"/>
    <w:rsid w:val="00C8583F"/>
    <w:rsid w:val="00C90E66"/>
    <w:rsid w:val="00C914FD"/>
    <w:rsid w:val="00C955B4"/>
    <w:rsid w:val="00C95AE8"/>
    <w:rsid w:val="00CA0E81"/>
    <w:rsid w:val="00CA1BA5"/>
    <w:rsid w:val="00CA23CA"/>
    <w:rsid w:val="00CA6911"/>
    <w:rsid w:val="00CB133F"/>
    <w:rsid w:val="00CB487B"/>
    <w:rsid w:val="00CB68FA"/>
    <w:rsid w:val="00CC086A"/>
    <w:rsid w:val="00CC35B3"/>
    <w:rsid w:val="00CC6BF4"/>
    <w:rsid w:val="00CC781E"/>
    <w:rsid w:val="00CD33FB"/>
    <w:rsid w:val="00CD3E9B"/>
    <w:rsid w:val="00CE0A77"/>
    <w:rsid w:val="00CE12F1"/>
    <w:rsid w:val="00CE438B"/>
    <w:rsid w:val="00CE62B6"/>
    <w:rsid w:val="00CF3881"/>
    <w:rsid w:val="00D0207E"/>
    <w:rsid w:val="00D04D75"/>
    <w:rsid w:val="00D05531"/>
    <w:rsid w:val="00D10AD3"/>
    <w:rsid w:val="00D126FE"/>
    <w:rsid w:val="00D16B9A"/>
    <w:rsid w:val="00D16D2F"/>
    <w:rsid w:val="00D22F2F"/>
    <w:rsid w:val="00D2438E"/>
    <w:rsid w:val="00D26A6D"/>
    <w:rsid w:val="00D30998"/>
    <w:rsid w:val="00D33488"/>
    <w:rsid w:val="00D35749"/>
    <w:rsid w:val="00D368B1"/>
    <w:rsid w:val="00D36B23"/>
    <w:rsid w:val="00D436F8"/>
    <w:rsid w:val="00D45548"/>
    <w:rsid w:val="00D54A35"/>
    <w:rsid w:val="00D609C0"/>
    <w:rsid w:val="00D67540"/>
    <w:rsid w:val="00D808A9"/>
    <w:rsid w:val="00D862F2"/>
    <w:rsid w:val="00D863DD"/>
    <w:rsid w:val="00D87611"/>
    <w:rsid w:val="00D87EE5"/>
    <w:rsid w:val="00D91E3E"/>
    <w:rsid w:val="00D91F98"/>
    <w:rsid w:val="00D94DBF"/>
    <w:rsid w:val="00D95D43"/>
    <w:rsid w:val="00D97F0A"/>
    <w:rsid w:val="00DA2F3C"/>
    <w:rsid w:val="00DB3263"/>
    <w:rsid w:val="00DB3988"/>
    <w:rsid w:val="00DB5561"/>
    <w:rsid w:val="00DC02BB"/>
    <w:rsid w:val="00DC12BD"/>
    <w:rsid w:val="00DC39E8"/>
    <w:rsid w:val="00DD4CEC"/>
    <w:rsid w:val="00DD5D20"/>
    <w:rsid w:val="00DD75EC"/>
    <w:rsid w:val="00DE0A86"/>
    <w:rsid w:val="00DE39FF"/>
    <w:rsid w:val="00DE53D7"/>
    <w:rsid w:val="00DE7A8E"/>
    <w:rsid w:val="00DF2CBD"/>
    <w:rsid w:val="00DF5684"/>
    <w:rsid w:val="00DF5694"/>
    <w:rsid w:val="00DF69DB"/>
    <w:rsid w:val="00E00219"/>
    <w:rsid w:val="00E006CE"/>
    <w:rsid w:val="00E03016"/>
    <w:rsid w:val="00E114E2"/>
    <w:rsid w:val="00E17E26"/>
    <w:rsid w:val="00E24623"/>
    <w:rsid w:val="00E30EC9"/>
    <w:rsid w:val="00E32EC7"/>
    <w:rsid w:val="00E32FDF"/>
    <w:rsid w:val="00E560C0"/>
    <w:rsid w:val="00E56720"/>
    <w:rsid w:val="00E60036"/>
    <w:rsid w:val="00E628DA"/>
    <w:rsid w:val="00E65BFF"/>
    <w:rsid w:val="00E66448"/>
    <w:rsid w:val="00E703CF"/>
    <w:rsid w:val="00E72D90"/>
    <w:rsid w:val="00E73A8F"/>
    <w:rsid w:val="00E7512E"/>
    <w:rsid w:val="00E76B45"/>
    <w:rsid w:val="00E81037"/>
    <w:rsid w:val="00E82F90"/>
    <w:rsid w:val="00E90906"/>
    <w:rsid w:val="00E92E09"/>
    <w:rsid w:val="00E930AF"/>
    <w:rsid w:val="00E95DA6"/>
    <w:rsid w:val="00E9612B"/>
    <w:rsid w:val="00E96772"/>
    <w:rsid w:val="00E96BD4"/>
    <w:rsid w:val="00EA4EC3"/>
    <w:rsid w:val="00EB1BF6"/>
    <w:rsid w:val="00EB520F"/>
    <w:rsid w:val="00EB7CCE"/>
    <w:rsid w:val="00EC5E86"/>
    <w:rsid w:val="00ED0B10"/>
    <w:rsid w:val="00ED163E"/>
    <w:rsid w:val="00ED21D7"/>
    <w:rsid w:val="00ED6AA7"/>
    <w:rsid w:val="00EE175A"/>
    <w:rsid w:val="00EE22A8"/>
    <w:rsid w:val="00EE426F"/>
    <w:rsid w:val="00EE5947"/>
    <w:rsid w:val="00EE6568"/>
    <w:rsid w:val="00EE6F0A"/>
    <w:rsid w:val="00EF07D3"/>
    <w:rsid w:val="00EF0AD8"/>
    <w:rsid w:val="00EF13FA"/>
    <w:rsid w:val="00EF5543"/>
    <w:rsid w:val="00EF69C8"/>
    <w:rsid w:val="00EF7129"/>
    <w:rsid w:val="00EF7C37"/>
    <w:rsid w:val="00F01DF7"/>
    <w:rsid w:val="00F02117"/>
    <w:rsid w:val="00F02C5B"/>
    <w:rsid w:val="00F06FBE"/>
    <w:rsid w:val="00F07CE0"/>
    <w:rsid w:val="00F108B7"/>
    <w:rsid w:val="00F10C7B"/>
    <w:rsid w:val="00F15A28"/>
    <w:rsid w:val="00F166A3"/>
    <w:rsid w:val="00F17BBB"/>
    <w:rsid w:val="00F2218A"/>
    <w:rsid w:val="00F315A9"/>
    <w:rsid w:val="00F35633"/>
    <w:rsid w:val="00F4179C"/>
    <w:rsid w:val="00F62DF1"/>
    <w:rsid w:val="00F63E62"/>
    <w:rsid w:val="00F719C8"/>
    <w:rsid w:val="00F72C47"/>
    <w:rsid w:val="00F73252"/>
    <w:rsid w:val="00F8154C"/>
    <w:rsid w:val="00F824DD"/>
    <w:rsid w:val="00F82635"/>
    <w:rsid w:val="00F835C4"/>
    <w:rsid w:val="00F85329"/>
    <w:rsid w:val="00F85D5E"/>
    <w:rsid w:val="00F869F0"/>
    <w:rsid w:val="00F86D1D"/>
    <w:rsid w:val="00F87DC9"/>
    <w:rsid w:val="00F90EFF"/>
    <w:rsid w:val="00F9517F"/>
    <w:rsid w:val="00F95B11"/>
    <w:rsid w:val="00FA2184"/>
    <w:rsid w:val="00FA78ED"/>
    <w:rsid w:val="00FB18F9"/>
    <w:rsid w:val="00FB3D07"/>
    <w:rsid w:val="00FB6F1B"/>
    <w:rsid w:val="00FC138F"/>
    <w:rsid w:val="00FC3EE5"/>
    <w:rsid w:val="00FD1FBD"/>
    <w:rsid w:val="00FD4A07"/>
    <w:rsid w:val="00FD5841"/>
    <w:rsid w:val="00FE1729"/>
    <w:rsid w:val="00FF1A0B"/>
    <w:rsid w:val="00FF71B8"/>
    <w:rsid w:val="0341C637"/>
    <w:rsid w:val="035B40FF"/>
    <w:rsid w:val="04003564"/>
    <w:rsid w:val="044CCF3E"/>
    <w:rsid w:val="0534B75C"/>
    <w:rsid w:val="06C10B61"/>
    <w:rsid w:val="06EF384E"/>
    <w:rsid w:val="0769F162"/>
    <w:rsid w:val="076A7D81"/>
    <w:rsid w:val="0804810D"/>
    <w:rsid w:val="08E477E5"/>
    <w:rsid w:val="09A16335"/>
    <w:rsid w:val="0BA5C359"/>
    <w:rsid w:val="0BF6E2E9"/>
    <w:rsid w:val="0C82B8AD"/>
    <w:rsid w:val="0D803D29"/>
    <w:rsid w:val="0EDA6972"/>
    <w:rsid w:val="0F1B97C0"/>
    <w:rsid w:val="0F9D9F93"/>
    <w:rsid w:val="111339D2"/>
    <w:rsid w:val="12464C06"/>
    <w:rsid w:val="12CDDCA2"/>
    <w:rsid w:val="12EFB0B0"/>
    <w:rsid w:val="134B9125"/>
    <w:rsid w:val="145BA51F"/>
    <w:rsid w:val="150E88CC"/>
    <w:rsid w:val="16481775"/>
    <w:rsid w:val="16A93EA2"/>
    <w:rsid w:val="1781DE4C"/>
    <w:rsid w:val="182EEDC8"/>
    <w:rsid w:val="19B54780"/>
    <w:rsid w:val="19E93216"/>
    <w:rsid w:val="1B2E8F19"/>
    <w:rsid w:val="1D1DE653"/>
    <w:rsid w:val="1E9EA04B"/>
    <w:rsid w:val="1FE7E5C4"/>
    <w:rsid w:val="2093A734"/>
    <w:rsid w:val="2134F672"/>
    <w:rsid w:val="22649927"/>
    <w:rsid w:val="22CC3E89"/>
    <w:rsid w:val="232E2FE4"/>
    <w:rsid w:val="2396DBCB"/>
    <w:rsid w:val="23FEEAA5"/>
    <w:rsid w:val="241506CA"/>
    <w:rsid w:val="264E5A1A"/>
    <w:rsid w:val="29A1CB67"/>
    <w:rsid w:val="29F078B3"/>
    <w:rsid w:val="2A94A1B7"/>
    <w:rsid w:val="2AC0B508"/>
    <w:rsid w:val="2AFDFAB4"/>
    <w:rsid w:val="2AFFFE30"/>
    <w:rsid w:val="2B1CC778"/>
    <w:rsid w:val="2BD87812"/>
    <w:rsid w:val="2CBA4678"/>
    <w:rsid w:val="2D3F328A"/>
    <w:rsid w:val="2D7858D5"/>
    <w:rsid w:val="2D8205A8"/>
    <w:rsid w:val="2DA8D2A6"/>
    <w:rsid w:val="2DF301A2"/>
    <w:rsid w:val="2E696541"/>
    <w:rsid w:val="2E9973C3"/>
    <w:rsid w:val="2EF37450"/>
    <w:rsid w:val="2F2394F7"/>
    <w:rsid w:val="306F0CF4"/>
    <w:rsid w:val="309E3ACA"/>
    <w:rsid w:val="31236877"/>
    <w:rsid w:val="3198B36E"/>
    <w:rsid w:val="31A3C97F"/>
    <w:rsid w:val="32945424"/>
    <w:rsid w:val="32D965A1"/>
    <w:rsid w:val="32FFE716"/>
    <w:rsid w:val="33E0B839"/>
    <w:rsid w:val="3444D958"/>
    <w:rsid w:val="346E9EEA"/>
    <w:rsid w:val="3522340C"/>
    <w:rsid w:val="3542538D"/>
    <w:rsid w:val="357E92EC"/>
    <w:rsid w:val="35DA6901"/>
    <w:rsid w:val="3664DF44"/>
    <w:rsid w:val="370755C6"/>
    <w:rsid w:val="37B4FD34"/>
    <w:rsid w:val="38296BBE"/>
    <w:rsid w:val="388F63A7"/>
    <w:rsid w:val="38D6F72D"/>
    <w:rsid w:val="3A824818"/>
    <w:rsid w:val="3AA12BDB"/>
    <w:rsid w:val="3BB0DB83"/>
    <w:rsid w:val="3C3AD8A6"/>
    <w:rsid w:val="3CE04E89"/>
    <w:rsid w:val="3DD9D140"/>
    <w:rsid w:val="3E71E85F"/>
    <w:rsid w:val="3E86D440"/>
    <w:rsid w:val="3E94CF32"/>
    <w:rsid w:val="3EC00A29"/>
    <w:rsid w:val="3EC56772"/>
    <w:rsid w:val="3F9591D3"/>
    <w:rsid w:val="411255AB"/>
    <w:rsid w:val="4189A986"/>
    <w:rsid w:val="41C54708"/>
    <w:rsid w:val="4298B598"/>
    <w:rsid w:val="42D08669"/>
    <w:rsid w:val="4306789F"/>
    <w:rsid w:val="4397145F"/>
    <w:rsid w:val="44320F5D"/>
    <w:rsid w:val="44619FF0"/>
    <w:rsid w:val="44C36131"/>
    <w:rsid w:val="453183D0"/>
    <w:rsid w:val="49340065"/>
    <w:rsid w:val="498429E8"/>
    <w:rsid w:val="4A15B608"/>
    <w:rsid w:val="4B08D751"/>
    <w:rsid w:val="4B0DA315"/>
    <w:rsid w:val="4B610E7C"/>
    <w:rsid w:val="4D078446"/>
    <w:rsid w:val="4E2BCAFB"/>
    <w:rsid w:val="4EA2C1CC"/>
    <w:rsid w:val="4EF25BE8"/>
    <w:rsid w:val="4F96B830"/>
    <w:rsid w:val="504EC4CB"/>
    <w:rsid w:val="51FE1722"/>
    <w:rsid w:val="52965272"/>
    <w:rsid w:val="52A0F98D"/>
    <w:rsid w:val="52A4CC16"/>
    <w:rsid w:val="52E66343"/>
    <w:rsid w:val="53E3D284"/>
    <w:rsid w:val="54380839"/>
    <w:rsid w:val="54DAE1EE"/>
    <w:rsid w:val="5641E55D"/>
    <w:rsid w:val="5678B5EC"/>
    <w:rsid w:val="577951FE"/>
    <w:rsid w:val="57C73209"/>
    <w:rsid w:val="58ADB85D"/>
    <w:rsid w:val="59214782"/>
    <w:rsid w:val="592E2454"/>
    <w:rsid w:val="5951F47C"/>
    <w:rsid w:val="5A46F462"/>
    <w:rsid w:val="5A5B09C7"/>
    <w:rsid w:val="5A6A9315"/>
    <w:rsid w:val="5A9E6F16"/>
    <w:rsid w:val="5AB04AA2"/>
    <w:rsid w:val="5B85C06C"/>
    <w:rsid w:val="5CB9963E"/>
    <w:rsid w:val="5D66E7F6"/>
    <w:rsid w:val="5DE89B0E"/>
    <w:rsid w:val="5E8E7E27"/>
    <w:rsid w:val="5ED491A6"/>
    <w:rsid w:val="5ED6CDD6"/>
    <w:rsid w:val="5EF92D13"/>
    <w:rsid w:val="5F9552C0"/>
    <w:rsid w:val="5FBE754B"/>
    <w:rsid w:val="606805F7"/>
    <w:rsid w:val="60BA2240"/>
    <w:rsid w:val="61DB688A"/>
    <w:rsid w:val="61DC5214"/>
    <w:rsid w:val="623A6DC9"/>
    <w:rsid w:val="623DC120"/>
    <w:rsid w:val="62E01068"/>
    <w:rsid w:val="637F1207"/>
    <w:rsid w:val="645D038A"/>
    <w:rsid w:val="64DF3766"/>
    <w:rsid w:val="6838F45F"/>
    <w:rsid w:val="68C4B7F1"/>
    <w:rsid w:val="68DE6C51"/>
    <w:rsid w:val="69CD1EB0"/>
    <w:rsid w:val="6A5EDA2C"/>
    <w:rsid w:val="6A707437"/>
    <w:rsid w:val="6AC1FE7D"/>
    <w:rsid w:val="6AE31282"/>
    <w:rsid w:val="6C72F852"/>
    <w:rsid w:val="6D4074CD"/>
    <w:rsid w:val="6DA300EC"/>
    <w:rsid w:val="6DED753A"/>
    <w:rsid w:val="6DF60CC7"/>
    <w:rsid w:val="6E1F395E"/>
    <w:rsid w:val="6E9296BB"/>
    <w:rsid w:val="6EE34E77"/>
    <w:rsid w:val="6FB197B8"/>
    <w:rsid w:val="6FD5C457"/>
    <w:rsid w:val="70BEA98F"/>
    <w:rsid w:val="70EAE00A"/>
    <w:rsid w:val="71496863"/>
    <w:rsid w:val="71FA383C"/>
    <w:rsid w:val="737EAFE8"/>
    <w:rsid w:val="743E689C"/>
    <w:rsid w:val="7670A728"/>
    <w:rsid w:val="78EBC791"/>
    <w:rsid w:val="796CB125"/>
    <w:rsid w:val="7A8CC20A"/>
    <w:rsid w:val="7B445DF4"/>
    <w:rsid w:val="7B49F3B6"/>
    <w:rsid w:val="7B6AE1B4"/>
    <w:rsid w:val="7B705E5A"/>
    <w:rsid w:val="7C5DA28D"/>
    <w:rsid w:val="7EB252E5"/>
    <w:rsid w:val="7ECCAB7F"/>
    <w:rsid w:val="7F3EFB00"/>
    <w:rsid w:val="7F5ACB6C"/>
    <w:rsid w:val="7FD41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1DFCBF"/>
  <w15:docId w15:val="{6D1DFD80-02D7-45B5-9127-26D9CDC2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B23"/>
    <w:pPr>
      <w:spacing w:line="360" w:lineRule="auto"/>
    </w:pPr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434F33"/>
    <w:pPr>
      <w:keepNext/>
      <w:outlineLvl w:val="0"/>
    </w:pPr>
    <w:rPr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434F33"/>
    <w:pPr>
      <w:keepNext/>
      <w:outlineLvl w:val="1"/>
    </w:pPr>
    <w:rPr>
      <w:b/>
      <w:bCs/>
      <w:i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C239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239E"/>
    <w:pPr>
      <w:tabs>
        <w:tab w:val="center" w:pos="4536"/>
        <w:tab w:val="right" w:pos="9072"/>
      </w:tabs>
    </w:pPr>
  </w:style>
  <w:style w:type="paragraph" w:styleId="StandardWeb">
    <w:name w:val="Normal (Web)"/>
    <w:basedOn w:val="Standard"/>
    <w:rsid w:val="00630088"/>
    <w:pPr>
      <w:spacing w:before="100" w:beforeAutospacing="1" w:after="100" w:afterAutospacing="1"/>
    </w:pPr>
  </w:style>
  <w:style w:type="character" w:styleId="Fett">
    <w:name w:val="Strong"/>
    <w:qFormat/>
    <w:rsid w:val="00630088"/>
    <w:rPr>
      <w:b/>
      <w:bCs/>
    </w:rPr>
  </w:style>
  <w:style w:type="paragraph" w:customStyle="1" w:styleId="subhead">
    <w:name w:val="subhead"/>
    <w:basedOn w:val="Standard"/>
    <w:rsid w:val="00930B1C"/>
    <w:pPr>
      <w:spacing w:line="255" w:lineRule="atLeast"/>
    </w:pPr>
    <w:rPr>
      <w:rFonts w:ascii="Verdana" w:hAnsi="Verdana"/>
      <w:b/>
      <w:bCs/>
      <w:color w:val="464646"/>
      <w:sz w:val="18"/>
      <w:szCs w:val="18"/>
    </w:rPr>
  </w:style>
  <w:style w:type="character" w:styleId="Hyperlink">
    <w:name w:val="Hyperlink"/>
    <w:rsid w:val="009D3590"/>
    <w:rPr>
      <w:rFonts w:ascii="Verdana" w:hAnsi="Verdana" w:hint="default"/>
      <w:color w:val="000000"/>
      <w:sz w:val="17"/>
      <w:szCs w:val="17"/>
      <w:u w:val="single"/>
    </w:rPr>
  </w:style>
  <w:style w:type="paragraph" w:styleId="Sprechblasentext">
    <w:name w:val="Balloon Text"/>
    <w:basedOn w:val="Standard"/>
    <w:link w:val="SprechblasentextZchn"/>
    <w:rsid w:val="00E006C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006CE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rsid w:val="00EF7129"/>
    <w:rPr>
      <w:rFonts w:ascii="Arial" w:hAnsi="Arial" w:cs="Arial"/>
      <w:b/>
      <w:bCs/>
      <w:iCs/>
      <w:szCs w:val="28"/>
    </w:rPr>
  </w:style>
  <w:style w:type="character" w:styleId="Kommentarzeichen">
    <w:name w:val="annotation reference"/>
    <w:basedOn w:val="Absatz-Standardschriftart"/>
    <w:rsid w:val="00E95DA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95DA6"/>
  </w:style>
  <w:style w:type="character" w:customStyle="1" w:styleId="KommentartextZchn">
    <w:name w:val="Kommentartext Zchn"/>
    <w:basedOn w:val="Absatz-Standardschriftart"/>
    <w:link w:val="Kommentartext"/>
    <w:rsid w:val="00E95DA6"/>
  </w:style>
  <w:style w:type="paragraph" w:styleId="Kommentarthema">
    <w:name w:val="annotation subject"/>
    <w:basedOn w:val="Kommentartext"/>
    <w:next w:val="Kommentartext"/>
    <w:link w:val="KommentarthemaZchn"/>
    <w:rsid w:val="00E95D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E95DA6"/>
    <w:rPr>
      <w:b/>
      <w:bCs/>
    </w:rPr>
  </w:style>
  <w:style w:type="paragraph" w:styleId="Listenabsatz">
    <w:name w:val="List Paragraph"/>
    <w:basedOn w:val="Standard"/>
    <w:uiPriority w:val="34"/>
    <w:qFormat/>
    <w:rsid w:val="00F82635"/>
    <w:pPr>
      <w:ind w:left="720"/>
      <w:contextualSpacing/>
    </w:pPr>
  </w:style>
  <w:style w:type="table" w:styleId="Tabellenraster">
    <w:name w:val="Table Grid"/>
    <w:basedOn w:val="NormaleTabelle"/>
    <w:rsid w:val="009C6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9958A6"/>
    <w:rPr>
      <w:rFonts w:ascii="Arial" w:hAnsi="Arial" w:cs="Arial"/>
      <w:bCs/>
      <w:kern w:val="32"/>
      <w:sz w:val="28"/>
      <w:szCs w:val="32"/>
    </w:rPr>
  </w:style>
  <w:style w:type="character" w:customStyle="1" w:styleId="schriftkataloginhaltmitte">
    <w:name w:val="schrift_katalog_inhalt_mitte"/>
    <w:basedOn w:val="Absatz-Standardschriftart"/>
    <w:rsid w:val="00C90E66"/>
  </w:style>
  <w:style w:type="character" w:styleId="BesuchterLink">
    <w:name w:val="FollowedHyperlink"/>
    <w:basedOn w:val="Absatz-Standardschriftart"/>
    <w:semiHidden/>
    <w:unhideWhenUsed/>
    <w:rsid w:val="00637FDB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20E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38422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9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4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37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99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8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9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sauerteig.de/sauerteig-fuer-zuhause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hop.sauerteig.d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https://www.facebook.com/groups/bsourdough" TargetMode="Externa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nstagram.com/b.pure_glutenfre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john\kommunikation.pur%20GmbH\SharePoint%20-%20Dokumente\Team\Kunden\B&#214;CKER_cs_pvt_sj_sw\Projektordner\KOMMUNIKATION\A_Pressemitteilungen\PM_BOECKER_Vorlage_Publikumspresse_2026-xx-xx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B0E86D1DEC04A8F990B6E4BB82CBF" ma:contentTypeVersion="13" ma:contentTypeDescription="Ein neues Dokument erstellen." ma:contentTypeScope="" ma:versionID="368ffb7ce3aeab7b817e320edf1dd3d9">
  <xsd:schema xmlns:xsd="http://www.w3.org/2001/XMLSchema" xmlns:xs="http://www.w3.org/2001/XMLSchema" xmlns:p="http://schemas.microsoft.com/office/2006/metadata/properties" xmlns:ns2="f775f55a-9da5-4d7b-957a-de67a3365fdb" xmlns:ns3="a313491a-7e6f-4287-9534-ab232e81e77a" targetNamespace="http://schemas.microsoft.com/office/2006/metadata/properties" ma:root="true" ma:fieldsID="39b6e62f76909425a809788dad186970" ns2:_="" ns3:_="">
    <xsd:import namespace="f775f55a-9da5-4d7b-957a-de67a3365fdb"/>
    <xsd:import namespace="a313491a-7e6f-4287-9534-ab232e81e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5f55a-9da5-4d7b-957a-de67a3365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eab5930-0762-4681-b2a1-2d440a77d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3491a-7e6f-4287-9534-ab232e81e7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8ab708-95e3-4f7f-829a-fefcb275c6e7}" ma:internalName="TaxCatchAll" ma:showField="CatchAllData" ma:web="a313491a-7e6f-4287-9534-ab232e81e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13491a-7e6f-4287-9534-ab232e81e77a" xsi:nil="true"/>
    <lcf76f155ced4ddcb4097134ff3c332f xmlns="f775f55a-9da5-4d7b-957a-de67a3365f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ECFC09-7FE1-4492-8668-7B2EB730E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3E3FF3-953D-4660-836A-2BB04E607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75f55a-9da5-4d7b-957a-de67a3365fdb"/>
    <ds:schemaRef ds:uri="a313491a-7e6f-4287-9534-ab232e81e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D4280B-443F-445F-AC0C-B34682124F4D}">
  <ds:schemaRefs>
    <ds:schemaRef ds:uri="http://schemas.microsoft.com/office/2006/metadata/properties"/>
    <ds:schemaRef ds:uri="http://schemas.microsoft.com/office/infopath/2007/PartnerControls"/>
    <ds:schemaRef ds:uri="a313491a-7e6f-4287-9534-ab232e81e77a"/>
    <ds:schemaRef ds:uri="f775f55a-9da5-4d7b-957a-de67a3365f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PM_BOECKER_Vorlage_Publikumspresse_2026-xx-xx.dotx</Template>
  <TotalTime>0</TotalTime>
  <Pages>2</Pages>
  <Words>644</Words>
  <Characters>4060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PM_BOECKER</dc:title>
  <dc:creator>kommunikation.pur Simone John</dc:creator>
  <cp:lastModifiedBy>Stefanie Weiser - kommunikation.pur GmbH</cp:lastModifiedBy>
  <cp:revision>153</cp:revision>
  <cp:lastPrinted>2026-06-10T08:51:00Z</cp:lastPrinted>
  <dcterms:created xsi:type="dcterms:W3CDTF">2026-04-14T12:29:00Z</dcterms:created>
  <dcterms:modified xsi:type="dcterms:W3CDTF">2026-06-10T14:18:00Z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0x010100F9EB0E86D1DEC04A8F990B6E4BB82CBF</vt:lpwstr>
  </property>
  <property fmtid="{D5CDD505-2E9C-101B-9397-08002B2CF9AE}" pid="3" name="Order">
    <vt:r8>1654000</vt:r8>
  </property>
  <property fmtid="{D5CDD505-2E9C-101B-9397-08002B2CF9AE}" pid="4" name="MediaServiceImageTags">
    <vt:lpwstr/>
  </property>
</Properties>
</file>