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FC1347" w14:textId="2798115D" w:rsidR="00434F33" w:rsidRPr="006F2598" w:rsidRDefault="009958A6" w:rsidP="009958A6">
      <w:pPr>
        <w:pStyle w:val="berschrift1"/>
        <w:spacing w:line="312" w:lineRule="auto"/>
      </w:pPr>
      <w:r>
        <w:t>PRESSEINFORMATION</w:t>
      </w:r>
    </w:p>
    <w:p w14:paraId="047C8E5F" w14:textId="77777777" w:rsidR="00434F33" w:rsidRPr="00CB133F" w:rsidRDefault="00434F33" w:rsidP="00D36B23">
      <w:pPr>
        <w:rPr>
          <w:sz w:val="12"/>
          <w:szCs w:val="12"/>
        </w:rPr>
      </w:pPr>
    </w:p>
    <w:p w14:paraId="5FDD8F2B" w14:textId="3708477F" w:rsidR="009958A6" w:rsidRPr="00D36B23" w:rsidRDefault="004B25CA" w:rsidP="009958A6">
      <w:pPr>
        <w:rPr>
          <w:sz w:val="28"/>
        </w:rPr>
      </w:pPr>
      <w:r w:rsidRPr="004B25CA">
        <w:rPr>
          <w:sz w:val="28"/>
        </w:rPr>
        <w:t>Neu von BÖCKER: Sauerteig Backmix Universal</w:t>
      </w:r>
    </w:p>
    <w:p w14:paraId="51CA43B4" w14:textId="4D14E70E" w:rsidR="009958A6" w:rsidRPr="00D36B23" w:rsidRDefault="000C4EC8" w:rsidP="009958A6">
      <w:pPr>
        <w:rPr>
          <w:b/>
          <w:bCs/>
          <w:iCs/>
        </w:rPr>
      </w:pPr>
      <w:r w:rsidRPr="000C4EC8">
        <w:rPr>
          <w:b/>
        </w:rPr>
        <w:t>Der glutenfreie Allrounder für Brot, Brötchen, Kuchen und vieles mehr</w:t>
      </w:r>
    </w:p>
    <w:p w14:paraId="57943D7C" w14:textId="77777777" w:rsidR="009958A6" w:rsidRPr="00CB133F" w:rsidRDefault="009958A6" w:rsidP="009958A6">
      <w:pPr>
        <w:rPr>
          <w:sz w:val="12"/>
          <w:szCs w:val="12"/>
        </w:rPr>
      </w:pPr>
    </w:p>
    <w:p w14:paraId="6D07A9DE" w14:textId="5937D53E" w:rsidR="008751BA" w:rsidRPr="00D36B23" w:rsidRDefault="00BF7B3B" w:rsidP="09A16335">
      <w:pPr>
        <w:rPr>
          <w:b/>
          <w:bCs/>
        </w:rPr>
      </w:pPr>
      <w:r w:rsidRPr="7670A728">
        <w:rPr>
          <w:b/>
          <w:bCs/>
        </w:rPr>
        <w:t xml:space="preserve">Minden, </w:t>
      </w:r>
      <w:r w:rsidR="2396DBCB" w:rsidRPr="7670A728">
        <w:rPr>
          <w:b/>
          <w:bCs/>
        </w:rPr>
        <w:t>20</w:t>
      </w:r>
      <w:r w:rsidRPr="7670A728">
        <w:rPr>
          <w:b/>
          <w:bCs/>
        </w:rPr>
        <w:t xml:space="preserve">. </w:t>
      </w:r>
      <w:r w:rsidR="000C4EC8" w:rsidRPr="7670A728">
        <w:rPr>
          <w:b/>
          <w:bCs/>
        </w:rPr>
        <w:t>April</w:t>
      </w:r>
      <w:r w:rsidRPr="7670A728">
        <w:rPr>
          <w:b/>
          <w:bCs/>
        </w:rPr>
        <w:t xml:space="preserve"> 2026 – </w:t>
      </w:r>
      <w:r w:rsidR="003B3795" w:rsidRPr="7670A728">
        <w:rPr>
          <w:b/>
          <w:bCs/>
        </w:rPr>
        <w:t xml:space="preserve">Mit dem neuen BÖCKER Sauerteig Backmix Universal </w:t>
      </w:r>
      <w:r w:rsidR="007165DD" w:rsidRPr="7670A728">
        <w:rPr>
          <w:b/>
          <w:bCs/>
        </w:rPr>
        <w:t>bietet</w:t>
      </w:r>
      <w:r w:rsidR="003B3795" w:rsidRPr="7670A728">
        <w:rPr>
          <w:b/>
          <w:bCs/>
        </w:rPr>
        <w:t xml:space="preserve"> der Sauerteigspezialist eine glutenfreie Backmischung, die vielseitig einsetzbar ist und </w:t>
      </w:r>
      <w:r w:rsidR="241506CA" w:rsidRPr="7670A728">
        <w:rPr>
          <w:b/>
          <w:bCs/>
        </w:rPr>
        <w:t xml:space="preserve">köstliche </w:t>
      </w:r>
      <w:r w:rsidR="003B3795" w:rsidRPr="7670A728">
        <w:rPr>
          <w:b/>
          <w:bCs/>
        </w:rPr>
        <w:t>Backergebnisse liefert. Ob Brot, Brötchen oder süße Rezept</w:t>
      </w:r>
      <w:r w:rsidR="0060016E" w:rsidRPr="7670A728">
        <w:rPr>
          <w:b/>
          <w:bCs/>
        </w:rPr>
        <w:t>e</w:t>
      </w:r>
      <w:r w:rsidR="003B3795" w:rsidRPr="7670A728">
        <w:rPr>
          <w:b/>
          <w:bCs/>
        </w:rPr>
        <w:t>: Der neue Backmix</w:t>
      </w:r>
      <w:r w:rsidR="4EF25BE8" w:rsidRPr="7670A728">
        <w:rPr>
          <w:b/>
          <w:bCs/>
        </w:rPr>
        <w:t xml:space="preserve"> Universal</w:t>
      </w:r>
      <w:r w:rsidR="003B3795" w:rsidRPr="7670A728">
        <w:rPr>
          <w:b/>
          <w:bCs/>
        </w:rPr>
        <w:t xml:space="preserve"> ist für alle, die </w:t>
      </w:r>
      <w:r w:rsidR="00E114E2" w:rsidRPr="7670A728">
        <w:rPr>
          <w:b/>
          <w:bCs/>
        </w:rPr>
        <w:t xml:space="preserve">glutenfrei, </w:t>
      </w:r>
      <w:r w:rsidR="003B3795" w:rsidRPr="7670A728">
        <w:rPr>
          <w:b/>
          <w:bCs/>
        </w:rPr>
        <w:t>einfach</w:t>
      </w:r>
      <w:r w:rsidR="5EF92D13" w:rsidRPr="7670A728">
        <w:rPr>
          <w:b/>
          <w:bCs/>
        </w:rPr>
        <w:t xml:space="preserve"> und</w:t>
      </w:r>
      <w:r w:rsidR="003B3795" w:rsidRPr="7670A728">
        <w:rPr>
          <w:b/>
          <w:bCs/>
        </w:rPr>
        <w:t xml:space="preserve"> </w:t>
      </w:r>
      <w:proofErr w:type="spellStart"/>
      <w:r w:rsidR="003B3795" w:rsidRPr="7670A728">
        <w:rPr>
          <w:b/>
          <w:bCs/>
        </w:rPr>
        <w:t>gelingsicher</w:t>
      </w:r>
      <w:proofErr w:type="spellEnd"/>
      <w:r w:rsidR="003B3795" w:rsidRPr="7670A728">
        <w:rPr>
          <w:b/>
          <w:bCs/>
        </w:rPr>
        <w:t xml:space="preserve"> </w:t>
      </w:r>
      <w:r w:rsidR="00E114E2" w:rsidRPr="7670A728">
        <w:rPr>
          <w:b/>
          <w:bCs/>
        </w:rPr>
        <w:t xml:space="preserve">backen möchten. </w:t>
      </w:r>
      <w:r w:rsidR="7A8CC20A" w:rsidRPr="7670A728">
        <w:rPr>
          <w:b/>
          <w:bCs/>
        </w:rPr>
        <w:t xml:space="preserve">Dank Sauerteig </w:t>
      </w:r>
      <w:proofErr w:type="gramStart"/>
      <w:r w:rsidR="7A8CC20A" w:rsidRPr="7670A728">
        <w:rPr>
          <w:b/>
          <w:bCs/>
        </w:rPr>
        <w:t>natürlich mit</w:t>
      </w:r>
      <w:proofErr w:type="gramEnd"/>
      <w:r w:rsidR="7A8CC20A" w:rsidRPr="7670A728">
        <w:rPr>
          <w:b/>
          <w:bCs/>
        </w:rPr>
        <w:t xml:space="preserve"> vollem Geschmack!</w:t>
      </w:r>
      <w:r w:rsidR="003B3795" w:rsidRPr="7670A728">
        <w:rPr>
          <w:b/>
          <w:bCs/>
        </w:rPr>
        <w:t xml:space="preserve"> </w:t>
      </w:r>
      <w:r w:rsidR="00F72C47" w:rsidRPr="7670A728">
        <w:rPr>
          <w:b/>
          <w:bCs/>
        </w:rPr>
        <w:t>Ab sofort ist die 300</w:t>
      </w:r>
      <w:r w:rsidR="00177F73" w:rsidRPr="7670A728">
        <w:rPr>
          <w:b/>
          <w:bCs/>
        </w:rPr>
        <w:t>-</w:t>
      </w:r>
      <w:r w:rsidR="00F72C47" w:rsidRPr="7670A728">
        <w:rPr>
          <w:b/>
          <w:bCs/>
        </w:rPr>
        <w:t xml:space="preserve">g-Packung für </w:t>
      </w:r>
      <w:r w:rsidR="0EDA6972" w:rsidRPr="7670A728">
        <w:rPr>
          <w:b/>
          <w:bCs/>
        </w:rPr>
        <w:t>4</w:t>
      </w:r>
      <w:r w:rsidR="00F72C47" w:rsidRPr="7670A728">
        <w:rPr>
          <w:b/>
          <w:bCs/>
        </w:rPr>
        <w:t xml:space="preserve">,99 Euro unter </w:t>
      </w:r>
      <w:proofErr w:type="gramStart"/>
      <w:r w:rsidR="00F72C47" w:rsidRPr="7670A728">
        <w:rPr>
          <w:b/>
          <w:bCs/>
        </w:rPr>
        <w:t>sauerteig.shop</w:t>
      </w:r>
      <w:proofErr w:type="gramEnd"/>
      <w:r w:rsidR="00F72C47" w:rsidRPr="7670A728">
        <w:rPr>
          <w:b/>
          <w:bCs/>
        </w:rPr>
        <w:t xml:space="preserve"> direkt bei BÖCKER bestellbar.</w:t>
      </w:r>
    </w:p>
    <w:p w14:paraId="5A0C9219" w14:textId="77777777" w:rsidR="009958A6" w:rsidRPr="00CB133F" w:rsidRDefault="009958A6" w:rsidP="009958A6">
      <w:pPr>
        <w:rPr>
          <w:sz w:val="12"/>
          <w:szCs w:val="12"/>
        </w:rPr>
      </w:pPr>
    </w:p>
    <w:p w14:paraId="7C6F84AE" w14:textId="60192567" w:rsidR="00073EF1" w:rsidRDefault="00073EF1" w:rsidP="009958A6">
      <w:r w:rsidRPr="2D7858D5">
        <w:rPr>
          <w:b/>
          <w:bCs/>
        </w:rPr>
        <w:t xml:space="preserve">Vielseitig, </w:t>
      </w:r>
      <w:proofErr w:type="spellStart"/>
      <w:r w:rsidRPr="2D7858D5">
        <w:rPr>
          <w:b/>
          <w:bCs/>
        </w:rPr>
        <w:t>gelingsicher</w:t>
      </w:r>
      <w:proofErr w:type="spellEnd"/>
      <w:r w:rsidRPr="2D7858D5">
        <w:rPr>
          <w:b/>
          <w:bCs/>
        </w:rPr>
        <w:t xml:space="preserve"> und für </w:t>
      </w:r>
      <w:r w:rsidR="00D54A35" w:rsidRPr="2D7858D5">
        <w:rPr>
          <w:b/>
          <w:bCs/>
        </w:rPr>
        <w:t>verschiedene</w:t>
      </w:r>
      <w:r w:rsidRPr="2D7858D5">
        <w:rPr>
          <w:b/>
          <w:bCs/>
        </w:rPr>
        <w:t xml:space="preserve"> Ernährungs</w:t>
      </w:r>
      <w:r w:rsidR="001D38C6" w:rsidRPr="2D7858D5">
        <w:rPr>
          <w:b/>
          <w:bCs/>
        </w:rPr>
        <w:t>weisen</w:t>
      </w:r>
    </w:p>
    <w:p w14:paraId="6A7B070A" w14:textId="0C550046" w:rsidR="00073EF1" w:rsidRDefault="12464C06" w:rsidP="2AFFFE30">
      <w:r w:rsidRPr="2D7858D5">
        <w:t>Wer spontan backen möchte</w:t>
      </w:r>
      <w:r w:rsidR="5A5B09C7" w:rsidRPr="2D7858D5">
        <w:t xml:space="preserve"> </w:t>
      </w:r>
      <w:r w:rsidR="5641E55D" w:rsidRPr="2D7858D5">
        <w:t>–</w:t>
      </w:r>
      <w:r w:rsidR="5A5B09C7" w:rsidRPr="2D7858D5">
        <w:t xml:space="preserve"> ganz egal, ob Brote, Brötchen oder Kuchen</w:t>
      </w:r>
      <w:r w:rsidRPr="2D7858D5">
        <w:t xml:space="preserve"> </w:t>
      </w:r>
      <w:r w:rsidR="150E88CC" w:rsidRPr="2D7858D5">
        <w:t>–</w:t>
      </w:r>
      <w:r w:rsidR="645D038A" w:rsidRPr="2D7858D5">
        <w:t xml:space="preserve"> </w:t>
      </w:r>
      <w:r w:rsidR="5ED6CDD6" w:rsidRPr="2D7858D5">
        <w:t>ist mit dieser Backmischung immer bestens vorbereitet.</w:t>
      </w:r>
      <w:r w:rsidRPr="2D7858D5">
        <w:t xml:space="preserve"> </w:t>
      </w:r>
      <w:r w:rsidR="076A7D81" w:rsidRPr="2D7858D5">
        <w:t>D</w:t>
      </w:r>
      <w:r w:rsidR="076A7D81">
        <w:t>enn d</w:t>
      </w:r>
      <w:r w:rsidR="00073EF1">
        <w:t>er neue BÖCKER Sauerteig Backmix Universal macht seinem Namen alle Ehre</w:t>
      </w:r>
      <w:r w:rsidR="68C4B7F1">
        <w:t>:</w:t>
      </w:r>
      <w:r w:rsidR="00073EF1">
        <w:t xml:space="preserve"> Als glutenfreier Allrounder </w:t>
      </w:r>
      <w:r w:rsidR="592E2454">
        <w:t>ist er</w:t>
      </w:r>
      <w:r w:rsidR="00073EF1">
        <w:t xml:space="preserve"> </w:t>
      </w:r>
      <w:r w:rsidR="2B1CC778">
        <w:t xml:space="preserve">ideal für </w:t>
      </w:r>
      <w:r w:rsidR="00073EF1">
        <w:t xml:space="preserve">herzhafte und süße Backwaren gleichermaßen und bringt damit maximale Flexibilität in die heimische Backstube. </w:t>
      </w:r>
      <w:r w:rsidR="00A54D59">
        <w:t>O</w:t>
      </w:r>
      <w:r w:rsidR="00073EF1">
        <w:t>b für Familien, Hobbybäcker</w:t>
      </w:r>
      <w:r w:rsidR="00E114E2">
        <w:t>innen und Hobbybäckern</w:t>
      </w:r>
      <w:r w:rsidR="00073EF1">
        <w:t xml:space="preserve">, Menschen mit Zöliakie oder Weizensensitivität </w:t>
      </w:r>
      <w:r w:rsidR="00F95B11">
        <w:t>oder</w:t>
      </w:r>
      <w:r w:rsidR="00073EF1">
        <w:t xml:space="preserve"> für alle, die Wert auf hochwertige Zutaten </w:t>
      </w:r>
      <w:r w:rsidR="00A54D59">
        <w:t>legen: Diese</w:t>
      </w:r>
      <w:r w:rsidR="00073EF1">
        <w:t xml:space="preserve"> Backmischung </w:t>
      </w:r>
      <w:r w:rsidR="00F95B11">
        <w:t>liefert</w:t>
      </w:r>
      <w:r w:rsidR="00073EF1">
        <w:t xml:space="preserve"> vielseitigen Genuss und zuverlässige Ergebnisse.</w:t>
      </w:r>
    </w:p>
    <w:p w14:paraId="51A67B70" w14:textId="77777777" w:rsidR="00350784" w:rsidRPr="00CB133F" w:rsidRDefault="00350784" w:rsidP="009958A6">
      <w:pPr>
        <w:rPr>
          <w:sz w:val="12"/>
          <w:szCs w:val="12"/>
        </w:rPr>
      </w:pPr>
    </w:p>
    <w:p w14:paraId="47A97C5E" w14:textId="7FFE2089" w:rsidR="00112B55" w:rsidRDefault="00375013" w:rsidP="00112B55">
      <w:r w:rsidRPr="00375013">
        <w:rPr>
          <w:b/>
          <w:bCs/>
        </w:rPr>
        <w:t>Glutenfreier Sauerteig macht den Unterschied</w:t>
      </w:r>
    </w:p>
    <w:p w14:paraId="67E4DDFE" w14:textId="0F64C952" w:rsidR="00112B55" w:rsidRDefault="00112B55" w:rsidP="00112B55">
      <w:r>
        <w:t xml:space="preserve">Der enthaltene glutenfreie Sauerteig sorgt für ein aromatisches Geschmackserlebnis, unterstützt eine stabile Struktur und </w:t>
      </w:r>
      <w:r w:rsidR="00484578">
        <w:t xml:space="preserve">sorgt für </w:t>
      </w:r>
      <w:r w:rsidR="3522340C">
        <w:t>perfekte Backwaren</w:t>
      </w:r>
      <w:r>
        <w:t xml:space="preserve">. So gelingen Brot, Brötchen und süße Backideen einfach und sicher – auch </w:t>
      </w:r>
      <w:r w:rsidR="000E6E3D">
        <w:t>mit wenig</w:t>
      </w:r>
      <w:r>
        <w:t xml:space="preserve"> Backerfahrung.</w:t>
      </w:r>
    </w:p>
    <w:p w14:paraId="754600AF" w14:textId="77777777" w:rsidR="00112B55" w:rsidRPr="00CB133F" w:rsidRDefault="00112B55" w:rsidP="00112B55">
      <w:pPr>
        <w:rPr>
          <w:sz w:val="12"/>
          <w:szCs w:val="12"/>
        </w:rPr>
      </w:pPr>
    </w:p>
    <w:p w14:paraId="53649C21" w14:textId="70122A5B" w:rsidR="00112B55" w:rsidRDefault="00001DCD" w:rsidP="00112B55">
      <w:r w:rsidRPr="00001DCD">
        <w:rPr>
          <w:b/>
          <w:bCs/>
        </w:rPr>
        <w:t>So einfach gelingt glutenfreies Backen zu</w:t>
      </w:r>
      <w:r w:rsidR="00A11ADF">
        <w:rPr>
          <w:b/>
          <w:bCs/>
        </w:rPr>
        <w:t xml:space="preserve"> H</w:t>
      </w:r>
      <w:r w:rsidRPr="00001DCD">
        <w:rPr>
          <w:b/>
          <w:bCs/>
        </w:rPr>
        <w:t>ause</w:t>
      </w:r>
    </w:p>
    <w:p w14:paraId="5225544E" w14:textId="76946275" w:rsidR="00112B55" w:rsidRPr="00112B55" w:rsidRDefault="00112B55" w:rsidP="00112B55">
      <w:r>
        <w:t xml:space="preserve">Die Zubereitung ist </w:t>
      </w:r>
      <w:r w:rsidR="1E9EA04B">
        <w:t>denkbar einfach</w:t>
      </w:r>
      <w:r>
        <w:t xml:space="preserve">: </w:t>
      </w:r>
      <w:r w:rsidR="3EC00A29">
        <w:t>Aus der Backmischung und den im Rezept angegebenen weiteren Zutaten entsteht ein geschmeidiger Teig, der nach dem Backen und Abkühlen großen Genuss verspricht.</w:t>
      </w:r>
      <w:r>
        <w:t xml:space="preserve"> </w:t>
      </w:r>
      <w:r w:rsidR="00A11ADF">
        <w:t>Zudem</w:t>
      </w:r>
      <w:r>
        <w:t xml:space="preserve"> überzeugt der Backmix mit seinen durchdachten Produkteigenschaften: Er ist glutenfrei und vegan, ballaststoffreich und zuckerarm sowie lange haltbar</w:t>
      </w:r>
      <w:r w:rsidR="007C138E">
        <w:t xml:space="preserve"> und </w:t>
      </w:r>
      <w:r w:rsidR="002978F1">
        <w:t>daher</w:t>
      </w:r>
      <w:r w:rsidR="007C138E">
        <w:t xml:space="preserve"> praktisch für den Vorrat</w:t>
      </w:r>
      <w:r w:rsidR="00E92E09">
        <w:t>.</w:t>
      </w:r>
    </w:p>
    <w:p w14:paraId="5D36EFDE" w14:textId="77777777" w:rsidR="00112B55" w:rsidRPr="00CB133F" w:rsidRDefault="00112B55" w:rsidP="009958A6">
      <w:pPr>
        <w:rPr>
          <w:sz w:val="12"/>
          <w:szCs w:val="12"/>
        </w:rPr>
      </w:pPr>
    </w:p>
    <w:p w14:paraId="5F6D5362" w14:textId="77777777" w:rsidR="00811B1F" w:rsidRPr="00AE3618" w:rsidRDefault="00811B1F" w:rsidP="00811B1F">
      <w:pPr>
        <w:rPr>
          <w:b/>
          <w:bCs/>
        </w:rPr>
      </w:pPr>
      <w:r w:rsidRPr="00AE3618">
        <w:rPr>
          <w:b/>
          <w:bCs/>
        </w:rPr>
        <w:t>Faktencheck</w:t>
      </w:r>
    </w:p>
    <w:p w14:paraId="0FCB31CE" w14:textId="77777777" w:rsidR="00312464" w:rsidRDefault="00312464" w:rsidP="00312464">
      <w:pPr>
        <w:pStyle w:val="Listenabsatz"/>
        <w:numPr>
          <w:ilvl w:val="0"/>
          <w:numId w:val="3"/>
        </w:numPr>
      </w:pPr>
      <w:bookmarkStart w:id="0" w:name="_Hlk47945752"/>
      <w:r w:rsidRPr="00DD1890">
        <w:t xml:space="preserve">ab </w:t>
      </w:r>
      <w:r>
        <w:t xml:space="preserve">sofort unter </w:t>
      </w:r>
      <w:proofErr w:type="gramStart"/>
      <w:r w:rsidRPr="00C90E66">
        <w:t>sauerteig.shop</w:t>
      </w:r>
      <w:proofErr w:type="gramEnd"/>
      <w:r w:rsidRPr="00C90E66">
        <w:t xml:space="preserve"> </w:t>
      </w:r>
      <w:r>
        <w:t>bestellbar</w:t>
      </w:r>
    </w:p>
    <w:p w14:paraId="24E586F1" w14:textId="4C013267" w:rsidR="00672CB9" w:rsidRDefault="00672CB9" w:rsidP="00312464">
      <w:pPr>
        <w:pStyle w:val="Listenabsatz"/>
        <w:numPr>
          <w:ilvl w:val="0"/>
          <w:numId w:val="3"/>
        </w:numPr>
      </w:pPr>
      <w:r w:rsidRPr="00672CB9">
        <w:t>mit glutenfreiem Sauerteig</w:t>
      </w:r>
    </w:p>
    <w:p w14:paraId="0D133AC4" w14:textId="77777777" w:rsidR="00A65408" w:rsidRDefault="00A65408" w:rsidP="00B27344">
      <w:pPr>
        <w:numPr>
          <w:ilvl w:val="0"/>
          <w:numId w:val="3"/>
        </w:numPr>
        <w:spacing w:after="160" w:line="259" w:lineRule="auto"/>
      </w:pPr>
      <w:r>
        <w:t>b</w:t>
      </w:r>
      <w:r w:rsidRPr="00230BF8">
        <w:t>allaststoffreich &amp; zuckerarm</w:t>
      </w:r>
    </w:p>
    <w:p w14:paraId="014269F5" w14:textId="4B12033E" w:rsidR="00312464" w:rsidRPr="00DD1890" w:rsidRDefault="00312464" w:rsidP="00B27344">
      <w:pPr>
        <w:numPr>
          <w:ilvl w:val="0"/>
          <w:numId w:val="3"/>
        </w:numPr>
        <w:spacing w:after="160" w:line="259" w:lineRule="auto"/>
      </w:pPr>
      <w:r>
        <w:t>für Brote, Brötchen</w:t>
      </w:r>
      <w:r w:rsidR="008D15E6">
        <w:t>, Kuchen</w:t>
      </w:r>
      <w:r>
        <w:t xml:space="preserve"> und </w:t>
      </w:r>
      <w:r w:rsidR="008D15E6">
        <w:t>vieles mehr</w:t>
      </w:r>
    </w:p>
    <w:p w14:paraId="5A342091" w14:textId="77777777" w:rsidR="00312464" w:rsidRPr="00DD1890" w:rsidRDefault="00312464" w:rsidP="00312464">
      <w:pPr>
        <w:pStyle w:val="Listenabsatz"/>
        <w:numPr>
          <w:ilvl w:val="0"/>
          <w:numId w:val="3"/>
        </w:numPr>
      </w:pPr>
      <w:r>
        <w:t>glutenfrei, vegan, ohne Zusatz von Soja</w:t>
      </w:r>
    </w:p>
    <w:p w14:paraId="1CD2515D" w14:textId="77777777" w:rsidR="00312464" w:rsidRDefault="00312464" w:rsidP="00312464">
      <w:pPr>
        <w:pStyle w:val="Listenabsatz"/>
        <w:numPr>
          <w:ilvl w:val="0"/>
          <w:numId w:val="3"/>
        </w:numPr>
      </w:pPr>
      <w:r>
        <w:t>ohne Zusätze bekannter Allergene (lt. LMIV)</w:t>
      </w:r>
    </w:p>
    <w:p w14:paraId="4B882BD6" w14:textId="1980B050" w:rsidR="00312464" w:rsidRPr="00596CFE" w:rsidRDefault="00312464" w:rsidP="00312464">
      <w:pPr>
        <w:pStyle w:val="Listenabsatz"/>
        <w:numPr>
          <w:ilvl w:val="0"/>
          <w:numId w:val="3"/>
        </w:numPr>
        <w:rPr>
          <w:sz w:val="22"/>
          <w:szCs w:val="22"/>
        </w:rPr>
      </w:pPr>
      <w:r w:rsidRPr="09A16335">
        <w:rPr>
          <w:rStyle w:val="schriftkataloginhaltmitte"/>
        </w:rPr>
        <w:t xml:space="preserve">300 g, UVP: </w:t>
      </w:r>
      <w:r w:rsidR="7B705E5A" w:rsidRPr="09A16335">
        <w:rPr>
          <w:rStyle w:val="schriftkataloginhaltmitte"/>
        </w:rPr>
        <w:t>4</w:t>
      </w:r>
      <w:r w:rsidRPr="09A16335">
        <w:rPr>
          <w:rStyle w:val="schriftkataloginhaltmitte"/>
        </w:rPr>
        <w:t>,99 Euro</w:t>
      </w:r>
    </w:p>
    <w:p w14:paraId="70FCDCBB" w14:textId="77777777" w:rsidR="00DD5D20" w:rsidRDefault="00DD5D20" w:rsidP="00DD5D20">
      <w:pPr>
        <w:autoSpaceDE w:val="0"/>
        <w:autoSpaceDN w:val="0"/>
        <w:adjustRightInd w:val="0"/>
        <w:rPr>
          <w:b/>
          <w:bCs/>
        </w:rPr>
      </w:pPr>
      <w:r w:rsidRPr="0019630D">
        <w:rPr>
          <w:b/>
          <w:bCs/>
        </w:rPr>
        <w:lastRenderedPageBreak/>
        <w:t>Bildmaterial</w:t>
      </w:r>
    </w:p>
    <w:p w14:paraId="2FACDE5B" w14:textId="77777777" w:rsidR="00B133A7" w:rsidRPr="00301589" w:rsidRDefault="00B133A7" w:rsidP="00B133A7">
      <w:pPr>
        <w:rPr>
          <w:bCs/>
          <w:iCs/>
          <w:sz w:val="18"/>
          <w:szCs w:val="18"/>
        </w:rPr>
      </w:pPr>
      <w:r w:rsidRPr="00301589">
        <w:rPr>
          <w:b/>
          <w:iCs/>
          <w:sz w:val="18"/>
          <w:szCs w:val="18"/>
        </w:rPr>
        <w:t>Quellenangabe Foto:</w:t>
      </w:r>
      <w:r w:rsidRPr="00301589">
        <w:rPr>
          <w:bCs/>
          <w:iCs/>
          <w:sz w:val="18"/>
          <w:szCs w:val="18"/>
        </w:rPr>
        <w:t xml:space="preserve"> </w:t>
      </w:r>
      <w:r>
        <w:rPr>
          <w:sz w:val="18"/>
          <w:szCs w:val="24"/>
        </w:rPr>
        <w:t>BÖCKER</w:t>
      </w:r>
    </w:p>
    <w:p w14:paraId="15DB1C9B" w14:textId="77777777" w:rsidR="00B133A7" w:rsidRPr="00301589" w:rsidRDefault="00B133A7" w:rsidP="00B133A7">
      <w:pPr>
        <w:rPr>
          <w:bCs/>
          <w:iCs/>
          <w:sz w:val="18"/>
          <w:szCs w:val="18"/>
        </w:rPr>
      </w:pPr>
      <w:r w:rsidRPr="00301589">
        <w:rPr>
          <w:b/>
          <w:iCs/>
          <w:sz w:val="18"/>
          <w:szCs w:val="18"/>
        </w:rPr>
        <w:t>Nutzung:</w:t>
      </w:r>
      <w:r w:rsidRPr="00301589">
        <w:rPr>
          <w:bCs/>
          <w:iCs/>
          <w:sz w:val="18"/>
          <w:szCs w:val="18"/>
        </w:rPr>
        <w:t xml:space="preserve"> Abdruck zur Illustration der redaktionellen Berichterstattung. Nur im Zusammenhang mit Informationen zu Marke, Produkten und dem Unternehmen </w:t>
      </w:r>
      <w:r>
        <w:rPr>
          <w:sz w:val="18"/>
          <w:szCs w:val="24"/>
        </w:rPr>
        <w:t>BÖCKER</w:t>
      </w:r>
      <w:r w:rsidRPr="00301589">
        <w:rPr>
          <w:bCs/>
          <w:iCs/>
          <w:sz w:val="18"/>
          <w:szCs w:val="18"/>
        </w:rPr>
        <w:t xml:space="preserve"> zu verwenden.</w:t>
      </w:r>
    </w:p>
    <w:p w14:paraId="11E52E18" w14:textId="77777777" w:rsidR="00B133A7" w:rsidRPr="0019630D" w:rsidRDefault="00B133A7" w:rsidP="00DD5D20">
      <w:pPr>
        <w:autoSpaceDE w:val="0"/>
        <w:autoSpaceDN w:val="0"/>
        <w:adjustRightInd w:val="0"/>
        <w:rPr>
          <w:b/>
          <w:bCs/>
        </w:rPr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56"/>
        <w:gridCol w:w="5948"/>
      </w:tblGrid>
      <w:tr w:rsidR="00B133A7" w:rsidRPr="0019630D" w14:paraId="6146239A" w14:textId="77777777" w:rsidTr="5CB9963E">
        <w:tc>
          <w:tcPr>
            <w:tcW w:w="2556" w:type="dxa"/>
          </w:tcPr>
          <w:bookmarkEnd w:id="0"/>
          <w:p w14:paraId="202602A5" w14:textId="4C3B8F8C" w:rsidR="00B133A7" w:rsidRDefault="2D3F328A" w:rsidP="00CB133F">
            <w:pPr>
              <w:spacing w:line="240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5FE95B4B" wp14:editId="00228575">
                  <wp:extent cx="886154" cy="1440000"/>
                  <wp:effectExtent l="0" t="0" r="9525" b="8255"/>
                  <wp:docPr id="275015477" name="draw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5015477" name="Picture 275015477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6154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D40490F" w14:textId="77777777" w:rsidR="00B133A7" w:rsidRPr="0019630D" w:rsidRDefault="00B133A7" w:rsidP="00B133A7">
            <w:pPr>
              <w:spacing w:line="240" w:lineRule="auto"/>
              <w:rPr>
                <w:noProof/>
                <w:sz w:val="24"/>
                <w:szCs w:val="24"/>
              </w:rPr>
            </w:pPr>
          </w:p>
        </w:tc>
        <w:tc>
          <w:tcPr>
            <w:tcW w:w="5948" w:type="dxa"/>
          </w:tcPr>
          <w:p w14:paraId="563FAB79" w14:textId="71BF53F1" w:rsidR="00B133A7" w:rsidRPr="0019630D" w:rsidRDefault="00B133A7" w:rsidP="00B133A7">
            <w:pPr>
              <w:tabs>
                <w:tab w:val="left" w:pos="3820"/>
              </w:tabs>
              <w:spacing w:line="240" w:lineRule="auto"/>
              <w:rPr>
                <w:sz w:val="18"/>
                <w:szCs w:val="18"/>
              </w:rPr>
            </w:pPr>
            <w:r w:rsidRPr="5CB9963E">
              <w:rPr>
                <w:b/>
                <w:bCs/>
                <w:sz w:val="18"/>
                <w:szCs w:val="18"/>
              </w:rPr>
              <w:t>Dateiname:</w:t>
            </w:r>
            <w:r w:rsidRPr="5CB9963E">
              <w:rPr>
                <w:sz w:val="18"/>
                <w:szCs w:val="18"/>
              </w:rPr>
              <w:t xml:space="preserve"> </w:t>
            </w:r>
            <w:r w:rsidR="19E93216" w:rsidRPr="5CB9963E">
              <w:rPr>
                <w:sz w:val="18"/>
                <w:szCs w:val="18"/>
              </w:rPr>
              <w:t>Pressefoto_BOECKER_Sauerteig_Backmix_Universal</w:t>
            </w:r>
            <w:r w:rsidRPr="5CB9963E">
              <w:rPr>
                <w:sz w:val="18"/>
                <w:szCs w:val="18"/>
              </w:rPr>
              <w:t>.jpg</w:t>
            </w:r>
          </w:p>
          <w:p w14:paraId="63A237DE" w14:textId="77777777" w:rsidR="00B133A7" w:rsidRPr="0019630D" w:rsidRDefault="00B133A7" w:rsidP="00B133A7">
            <w:pPr>
              <w:tabs>
                <w:tab w:val="left" w:pos="5952"/>
              </w:tabs>
              <w:spacing w:line="240" w:lineRule="auto"/>
              <w:rPr>
                <w:b/>
                <w:bCs/>
                <w:sz w:val="18"/>
                <w:szCs w:val="24"/>
              </w:rPr>
            </w:pPr>
          </w:p>
        </w:tc>
      </w:tr>
      <w:tr w:rsidR="00475D8E" w:rsidRPr="0019630D" w14:paraId="23DCA219" w14:textId="77777777" w:rsidTr="5CB9963E">
        <w:tc>
          <w:tcPr>
            <w:tcW w:w="2556" w:type="dxa"/>
          </w:tcPr>
          <w:p w14:paraId="5AD0B09F" w14:textId="77777777" w:rsidR="00475D8E" w:rsidRDefault="00475D8E" w:rsidP="00CB133F">
            <w:pPr>
              <w:spacing w:line="240" w:lineRule="auto"/>
              <w:jc w:val="center"/>
              <w:rPr>
                <w:noProof/>
                <w:sz w:val="24"/>
                <w:szCs w:val="24"/>
              </w:rPr>
            </w:pPr>
            <w:r w:rsidRPr="0019630D">
              <w:rPr>
                <w:noProof/>
                <w:sz w:val="24"/>
                <w:szCs w:val="24"/>
              </w:rPr>
              <w:drawing>
                <wp:inline distT="0" distB="0" distL="0" distR="0" wp14:anchorId="48416462" wp14:editId="28C9A276">
                  <wp:extent cx="837900" cy="1260000"/>
                  <wp:effectExtent l="0" t="0" r="635" b="0"/>
                  <wp:docPr id="488529652" name="Grafik 4885296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8529652" name="Grafik 488529652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7900" cy="12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8A936C7" w14:textId="77777777" w:rsidR="00475D8E" w:rsidRPr="00CB133F" w:rsidRDefault="00475D8E" w:rsidP="00475D8E">
            <w:pPr>
              <w:spacing w:line="240" w:lineRule="auto"/>
              <w:rPr>
                <w:noProof/>
                <w:sz w:val="12"/>
                <w:szCs w:val="12"/>
              </w:rPr>
            </w:pPr>
          </w:p>
          <w:p w14:paraId="1314B043" w14:textId="77777777" w:rsidR="00CB133F" w:rsidRPr="0019630D" w:rsidRDefault="00CB133F" w:rsidP="00475D8E">
            <w:pPr>
              <w:spacing w:line="240" w:lineRule="auto"/>
              <w:rPr>
                <w:noProof/>
                <w:sz w:val="24"/>
                <w:szCs w:val="24"/>
              </w:rPr>
            </w:pPr>
          </w:p>
        </w:tc>
        <w:tc>
          <w:tcPr>
            <w:tcW w:w="5948" w:type="dxa"/>
          </w:tcPr>
          <w:p w14:paraId="1BBAAE6B" w14:textId="70ACD37D" w:rsidR="00475D8E" w:rsidRPr="0019630D" w:rsidRDefault="00475D8E" w:rsidP="00475D8E">
            <w:pPr>
              <w:tabs>
                <w:tab w:val="left" w:pos="3820"/>
              </w:tabs>
              <w:spacing w:line="240" w:lineRule="auto"/>
              <w:rPr>
                <w:sz w:val="18"/>
                <w:szCs w:val="24"/>
              </w:rPr>
            </w:pPr>
            <w:r w:rsidRPr="0019630D">
              <w:rPr>
                <w:b/>
                <w:bCs/>
                <w:sz w:val="18"/>
                <w:szCs w:val="24"/>
              </w:rPr>
              <w:t>Dateiname:</w:t>
            </w:r>
            <w:r w:rsidRPr="0019630D">
              <w:rPr>
                <w:sz w:val="18"/>
                <w:szCs w:val="24"/>
              </w:rPr>
              <w:t xml:space="preserve"> </w:t>
            </w:r>
            <w:r w:rsidR="00FC3EE5" w:rsidRPr="00FC3EE5">
              <w:rPr>
                <w:sz w:val="18"/>
                <w:szCs w:val="24"/>
              </w:rPr>
              <w:t>Pressefoto_BOECKER_Sauerteig_Backmix_Universal_Muffins</w:t>
            </w:r>
            <w:r w:rsidRPr="0019630D">
              <w:rPr>
                <w:sz w:val="18"/>
                <w:szCs w:val="24"/>
              </w:rPr>
              <w:t>.jpg</w:t>
            </w:r>
          </w:p>
          <w:p w14:paraId="63C1FB90" w14:textId="77777777" w:rsidR="00475D8E" w:rsidRPr="0019630D" w:rsidRDefault="00475D8E" w:rsidP="00475D8E">
            <w:pPr>
              <w:tabs>
                <w:tab w:val="left" w:pos="3820"/>
              </w:tabs>
              <w:spacing w:line="240" w:lineRule="auto"/>
              <w:rPr>
                <w:b/>
                <w:bCs/>
                <w:sz w:val="18"/>
                <w:szCs w:val="24"/>
              </w:rPr>
            </w:pPr>
          </w:p>
        </w:tc>
      </w:tr>
    </w:tbl>
    <w:p w14:paraId="4F520847" w14:textId="77777777" w:rsidR="008D0CFC" w:rsidRPr="005B4808" w:rsidRDefault="008D0CFC" w:rsidP="2AFFFE30">
      <w:pPr>
        <w:rPr>
          <w:b/>
          <w:bCs/>
          <w:sz w:val="16"/>
          <w:szCs w:val="16"/>
        </w:rPr>
      </w:pPr>
      <w:r w:rsidRPr="7670A728">
        <w:rPr>
          <w:b/>
          <w:bCs/>
          <w:sz w:val="16"/>
          <w:szCs w:val="16"/>
        </w:rPr>
        <w:t>Über die Ernst BÖCKER GmbH &amp; Co. KG</w:t>
      </w:r>
    </w:p>
    <w:p w14:paraId="44961521" w14:textId="447F9014" w:rsidR="3664DF44" w:rsidRDefault="54380839" w:rsidP="2D7858D5">
      <w:pPr>
        <w:rPr>
          <w:sz w:val="16"/>
          <w:szCs w:val="16"/>
          <w:highlight w:val="yellow"/>
        </w:rPr>
      </w:pPr>
      <w:r w:rsidRPr="5E8E7E27">
        <w:rPr>
          <w:sz w:val="16"/>
          <w:szCs w:val="16"/>
        </w:rPr>
        <w:t>Bei BÖCKER, dem Spezialisten für Sauerteig, dreht sich seit der Unternehmensgründung 1910 alles um das Thema Sauerteig. Das inhabergeführte Familienunternehmen in der vierten</w:t>
      </w:r>
      <w:r w:rsidR="0D803D29" w:rsidRPr="5E8E7E27">
        <w:rPr>
          <w:sz w:val="16"/>
          <w:szCs w:val="16"/>
        </w:rPr>
        <w:t xml:space="preserve"> und fünften</w:t>
      </w:r>
      <w:r w:rsidRPr="5E8E7E27">
        <w:rPr>
          <w:sz w:val="16"/>
          <w:szCs w:val="16"/>
        </w:rPr>
        <w:t xml:space="preserve"> Generation fermentiert und versendet weltweit hochwertige Sauerteige. Mit heute </w:t>
      </w:r>
      <w:r w:rsidR="7F3EFB00" w:rsidRPr="5E8E7E27">
        <w:rPr>
          <w:sz w:val="16"/>
          <w:szCs w:val="16"/>
        </w:rPr>
        <w:t xml:space="preserve">225 </w:t>
      </w:r>
      <w:r w:rsidRPr="5E8E7E27">
        <w:rPr>
          <w:sz w:val="16"/>
          <w:szCs w:val="16"/>
        </w:rPr>
        <w:t>Mitarbeite</w:t>
      </w:r>
      <w:r w:rsidR="7F3EFB00" w:rsidRPr="5E8E7E27">
        <w:rPr>
          <w:sz w:val="16"/>
          <w:szCs w:val="16"/>
        </w:rPr>
        <w:t>nden</w:t>
      </w:r>
      <w:r w:rsidRPr="5E8E7E27">
        <w:rPr>
          <w:sz w:val="16"/>
          <w:szCs w:val="16"/>
        </w:rPr>
        <w:t xml:space="preserve">, die in den unterschiedlichen Produktionsstandorten in und um das westfälische Minden beschäftigt sind, ist BÖCKER anerkannter Innovationsführer in der backenden Branche und </w:t>
      </w:r>
      <w:r w:rsidR="3E86D440" w:rsidRPr="5E8E7E27">
        <w:rPr>
          <w:sz w:val="16"/>
          <w:szCs w:val="16"/>
        </w:rPr>
        <w:t xml:space="preserve">bietet </w:t>
      </w:r>
      <w:r w:rsidRPr="5E8E7E27">
        <w:rPr>
          <w:sz w:val="16"/>
          <w:szCs w:val="16"/>
        </w:rPr>
        <w:t xml:space="preserve">seit 2020 </w:t>
      </w:r>
      <w:r w:rsidR="49340065" w:rsidRPr="5E8E7E27">
        <w:rPr>
          <w:sz w:val="16"/>
          <w:szCs w:val="16"/>
        </w:rPr>
        <w:t>Produkte mit Sauerteig für zu Hause an</w:t>
      </w:r>
      <w:r w:rsidRPr="5E8E7E27">
        <w:rPr>
          <w:sz w:val="16"/>
          <w:szCs w:val="16"/>
        </w:rPr>
        <w:t>. Unter</w:t>
      </w:r>
      <w:r w:rsidR="2DF301A2" w:rsidRPr="5E8E7E27">
        <w:rPr>
          <w:sz w:val="16"/>
          <w:szCs w:val="16"/>
        </w:rPr>
        <w:t xml:space="preserve"> </w:t>
      </w:r>
      <w:proofErr w:type="gramStart"/>
      <w:r w:rsidRPr="5E8E7E27">
        <w:rPr>
          <w:sz w:val="16"/>
          <w:szCs w:val="16"/>
        </w:rPr>
        <w:t>sauerteig.shop</w:t>
      </w:r>
      <w:proofErr w:type="gramEnd"/>
      <w:r w:rsidRPr="5E8E7E27">
        <w:rPr>
          <w:sz w:val="16"/>
          <w:szCs w:val="16"/>
        </w:rPr>
        <w:t xml:space="preserve"> können begeisterte Hobbybäcker</w:t>
      </w:r>
      <w:r w:rsidR="42D08669" w:rsidRPr="5E8E7E27">
        <w:rPr>
          <w:sz w:val="16"/>
          <w:szCs w:val="16"/>
        </w:rPr>
        <w:t>innen</w:t>
      </w:r>
      <w:r w:rsidRPr="5E8E7E27">
        <w:rPr>
          <w:sz w:val="16"/>
          <w:szCs w:val="16"/>
        </w:rPr>
        <w:t xml:space="preserve"> und </w:t>
      </w:r>
      <w:r w:rsidR="38296BBE" w:rsidRPr="5E8E7E27">
        <w:rPr>
          <w:sz w:val="16"/>
          <w:szCs w:val="16"/>
        </w:rPr>
        <w:t>Hobby</w:t>
      </w:r>
      <w:r w:rsidRPr="5E8E7E27">
        <w:rPr>
          <w:sz w:val="16"/>
          <w:szCs w:val="16"/>
        </w:rPr>
        <w:t xml:space="preserve">bäcker </w:t>
      </w:r>
      <w:r w:rsidR="37B4FD34" w:rsidRPr="5E8E7E27">
        <w:rPr>
          <w:sz w:val="16"/>
          <w:szCs w:val="16"/>
        </w:rPr>
        <w:t>aktive</w:t>
      </w:r>
      <w:r w:rsidR="577951FE" w:rsidRPr="5E8E7E27">
        <w:rPr>
          <w:sz w:val="16"/>
          <w:szCs w:val="16"/>
        </w:rPr>
        <w:t xml:space="preserve"> Sauerteig-Starter</w:t>
      </w:r>
      <w:r w:rsidR="37B4FD34" w:rsidRPr="5E8E7E27">
        <w:rPr>
          <w:sz w:val="16"/>
          <w:szCs w:val="16"/>
        </w:rPr>
        <w:t xml:space="preserve"> und getrocknete </w:t>
      </w:r>
      <w:r w:rsidRPr="5E8E7E27">
        <w:rPr>
          <w:sz w:val="16"/>
          <w:szCs w:val="16"/>
        </w:rPr>
        <w:t xml:space="preserve">Sauerteige für die hauseigene Backstube bestellen und sich von leckeren Rezeptideen für Brot, Brötchen und süße Backwaren inspirieren lassen. </w:t>
      </w:r>
      <w:r w:rsidR="2CBA4678" w:rsidRPr="5E8E7E27">
        <w:rPr>
          <w:sz w:val="16"/>
          <w:szCs w:val="16"/>
        </w:rPr>
        <w:t xml:space="preserve">Ganz </w:t>
      </w:r>
      <w:r w:rsidR="4B08D751" w:rsidRPr="5E8E7E27">
        <w:rPr>
          <w:sz w:val="16"/>
          <w:szCs w:val="16"/>
        </w:rPr>
        <w:t xml:space="preserve">einfach </w:t>
      </w:r>
      <w:r w:rsidR="5F9552C0" w:rsidRPr="5E8E7E27">
        <w:rPr>
          <w:sz w:val="16"/>
          <w:szCs w:val="16"/>
        </w:rPr>
        <w:t xml:space="preserve">gelingt </w:t>
      </w:r>
      <w:r w:rsidR="51FE1722" w:rsidRPr="5E8E7E27">
        <w:rPr>
          <w:sz w:val="16"/>
          <w:szCs w:val="16"/>
        </w:rPr>
        <w:t xml:space="preserve">auch </w:t>
      </w:r>
      <w:r w:rsidR="5F9552C0" w:rsidRPr="5E8E7E27">
        <w:rPr>
          <w:sz w:val="16"/>
          <w:szCs w:val="16"/>
        </w:rPr>
        <w:t xml:space="preserve">das Backen mit den Sauerteig Backmischungen von BÖCKER. </w:t>
      </w:r>
      <w:r w:rsidR="0769F162" w:rsidRPr="5E8E7E27">
        <w:rPr>
          <w:sz w:val="16"/>
          <w:szCs w:val="16"/>
        </w:rPr>
        <w:t>Dank der</w:t>
      </w:r>
      <w:r w:rsidR="3AA12BDB" w:rsidRPr="5E8E7E27">
        <w:rPr>
          <w:sz w:val="16"/>
          <w:szCs w:val="16"/>
        </w:rPr>
        <w:t xml:space="preserve"> Produkte von </w:t>
      </w:r>
      <w:r w:rsidR="5F9552C0" w:rsidRPr="5E8E7E27">
        <w:rPr>
          <w:sz w:val="16"/>
          <w:szCs w:val="16"/>
        </w:rPr>
        <w:t xml:space="preserve">BÖCKER wird </w:t>
      </w:r>
      <w:r w:rsidR="29F078B3" w:rsidRPr="5E8E7E27">
        <w:rPr>
          <w:sz w:val="16"/>
          <w:szCs w:val="16"/>
        </w:rPr>
        <w:t xml:space="preserve">das Backen mit </w:t>
      </w:r>
      <w:r w:rsidR="5F9552C0" w:rsidRPr="5E8E7E27">
        <w:rPr>
          <w:sz w:val="16"/>
          <w:szCs w:val="16"/>
        </w:rPr>
        <w:t>Sauerteig einfach</w:t>
      </w:r>
      <w:r w:rsidR="6C72F852" w:rsidRPr="5E8E7E27">
        <w:rPr>
          <w:sz w:val="16"/>
          <w:szCs w:val="16"/>
        </w:rPr>
        <w:t>,</w:t>
      </w:r>
      <w:r w:rsidR="5F9552C0" w:rsidRPr="5E8E7E27">
        <w:rPr>
          <w:sz w:val="16"/>
          <w:szCs w:val="16"/>
        </w:rPr>
        <w:t xml:space="preserve"> natürlich, zuverlässig und voller Geschmack.</w:t>
      </w:r>
      <w:r w:rsidR="7FD41A0E" w:rsidRPr="5E8E7E27">
        <w:rPr>
          <w:sz w:val="16"/>
          <w:szCs w:val="16"/>
        </w:rPr>
        <w:t xml:space="preserve"> Zudem sind </w:t>
      </w:r>
      <w:r w:rsidR="3664DF44" w:rsidRPr="5E8E7E27">
        <w:rPr>
          <w:sz w:val="16"/>
          <w:szCs w:val="16"/>
        </w:rPr>
        <w:t>handwerklich hergestellte</w:t>
      </w:r>
      <w:r w:rsidR="60BA2240" w:rsidRPr="5E8E7E27">
        <w:rPr>
          <w:sz w:val="16"/>
          <w:szCs w:val="16"/>
        </w:rPr>
        <w:t>, glutenfreie</w:t>
      </w:r>
      <w:r w:rsidR="7C5DA28D" w:rsidRPr="5E8E7E27">
        <w:rPr>
          <w:sz w:val="16"/>
          <w:szCs w:val="16"/>
        </w:rPr>
        <w:t xml:space="preserve"> Backwaren mit</w:t>
      </w:r>
      <w:r w:rsidR="3664DF44" w:rsidRPr="5E8E7E27">
        <w:rPr>
          <w:sz w:val="16"/>
          <w:szCs w:val="16"/>
        </w:rPr>
        <w:t xml:space="preserve"> Sauerteig </w:t>
      </w:r>
      <w:r w:rsidR="5D66E7F6" w:rsidRPr="5E8E7E27">
        <w:rPr>
          <w:sz w:val="16"/>
          <w:szCs w:val="16"/>
        </w:rPr>
        <w:t>im Online-Shop erhältlich</w:t>
      </w:r>
      <w:r w:rsidR="3664DF44" w:rsidRPr="5E8E7E27">
        <w:rPr>
          <w:sz w:val="16"/>
          <w:szCs w:val="16"/>
        </w:rPr>
        <w:t xml:space="preserve">. </w:t>
      </w:r>
      <w:r w:rsidR="35DA6901" w:rsidRPr="5E8E7E27">
        <w:rPr>
          <w:sz w:val="16"/>
          <w:szCs w:val="16"/>
        </w:rPr>
        <w:t xml:space="preserve">Die </w:t>
      </w:r>
      <w:r w:rsidR="3664DF44" w:rsidRPr="5E8E7E27">
        <w:rPr>
          <w:sz w:val="16"/>
          <w:szCs w:val="16"/>
        </w:rPr>
        <w:t xml:space="preserve">Brote, Brötchen und </w:t>
      </w:r>
      <w:r w:rsidR="71496863" w:rsidRPr="5E8E7E27">
        <w:rPr>
          <w:sz w:val="16"/>
          <w:szCs w:val="16"/>
        </w:rPr>
        <w:t xml:space="preserve">süßen </w:t>
      </w:r>
      <w:r w:rsidR="3664DF44" w:rsidRPr="5E8E7E27">
        <w:rPr>
          <w:sz w:val="16"/>
          <w:szCs w:val="16"/>
        </w:rPr>
        <w:t xml:space="preserve">Backwaren </w:t>
      </w:r>
      <w:r w:rsidR="3CE04E89" w:rsidRPr="5E8E7E27">
        <w:rPr>
          <w:sz w:val="16"/>
          <w:szCs w:val="16"/>
        </w:rPr>
        <w:t xml:space="preserve">mit hochwertigen Zutaten sind </w:t>
      </w:r>
      <w:r w:rsidR="182EEDC8" w:rsidRPr="5E8E7E27">
        <w:rPr>
          <w:sz w:val="16"/>
          <w:szCs w:val="16"/>
        </w:rPr>
        <w:t>darüber hinaus vegan, laktosefrei und ohne Zusatz von in der Lebensmittelinformations-Verordnung beschriebenen Allergenen.</w:t>
      </w:r>
      <w:r w:rsidR="2EF37450" w:rsidRPr="5E8E7E27">
        <w:rPr>
          <w:sz w:val="16"/>
          <w:szCs w:val="16"/>
        </w:rPr>
        <w:t xml:space="preserve"> </w:t>
      </w:r>
    </w:p>
    <w:p w14:paraId="4082D2E4" w14:textId="77777777" w:rsidR="008D0CFC" w:rsidRPr="005B4808" w:rsidRDefault="008D0CFC" w:rsidP="008D0CFC">
      <w:pPr>
        <w:rPr>
          <w:sz w:val="16"/>
          <w:szCs w:val="16"/>
        </w:rPr>
      </w:pPr>
    </w:p>
    <w:p w14:paraId="75E155EF" w14:textId="77777777" w:rsidR="008D0CFC" w:rsidRPr="005B4808" w:rsidRDefault="008D0CFC" w:rsidP="008D0CFC">
      <w:pPr>
        <w:rPr>
          <w:sz w:val="16"/>
          <w:szCs w:val="16"/>
        </w:rPr>
      </w:pPr>
      <w:r w:rsidRPr="005B4808">
        <w:rPr>
          <w:sz w:val="16"/>
          <w:szCs w:val="16"/>
        </w:rPr>
        <w:t xml:space="preserve">Weiterführende Informationen unter </w:t>
      </w:r>
      <w:hyperlink r:id="rId12" w:history="1">
        <w:r w:rsidRPr="005B4808">
          <w:rPr>
            <w:rStyle w:val="Hyperlink"/>
            <w:rFonts w:ascii="Arial" w:hAnsi="Arial"/>
            <w:sz w:val="16"/>
            <w:szCs w:val="16"/>
          </w:rPr>
          <w:t>sauerteig.shop</w:t>
        </w:r>
      </w:hyperlink>
      <w:r w:rsidRPr="005B4808">
        <w:rPr>
          <w:sz w:val="16"/>
          <w:szCs w:val="16"/>
        </w:rPr>
        <w:t xml:space="preserve"> sowie leckere Rezepte unter </w:t>
      </w:r>
      <w:hyperlink r:id="rId13" w:anchor="rezepte" w:history="1">
        <w:r w:rsidRPr="005B4808">
          <w:rPr>
            <w:rStyle w:val="Hyperlink"/>
            <w:rFonts w:ascii="Arial" w:hAnsi="Arial"/>
            <w:sz w:val="16"/>
            <w:szCs w:val="16"/>
          </w:rPr>
          <w:t>www.sauerteig.de/sauerteig-fuer-zuhause/#rezepte</w:t>
        </w:r>
      </w:hyperlink>
      <w:r w:rsidRPr="005B4808">
        <w:rPr>
          <w:sz w:val="16"/>
          <w:szCs w:val="16"/>
        </w:rPr>
        <w:t xml:space="preserve"> </w:t>
      </w:r>
    </w:p>
    <w:p w14:paraId="60AA9B3F" w14:textId="77777777" w:rsidR="008D0CFC" w:rsidRPr="005B4808" w:rsidRDefault="008D0CFC" w:rsidP="008D0CFC">
      <w:pPr>
        <w:rPr>
          <w:sz w:val="16"/>
          <w:szCs w:val="16"/>
        </w:rPr>
      </w:pPr>
      <w:r w:rsidRPr="005B4808">
        <w:rPr>
          <w:sz w:val="16"/>
          <w:szCs w:val="16"/>
        </w:rPr>
        <w:t xml:space="preserve">Instagram: </w:t>
      </w:r>
      <w:hyperlink r:id="rId14" w:history="1">
        <w:r w:rsidRPr="005B4808">
          <w:rPr>
            <w:rStyle w:val="Hyperlink"/>
            <w:rFonts w:ascii="Arial" w:hAnsi="Arial"/>
            <w:sz w:val="16"/>
            <w:szCs w:val="16"/>
          </w:rPr>
          <w:t>@sauerteig_spezialist</w:t>
        </w:r>
      </w:hyperlink>
    </w:p>
    <w:p w14:paraId="0C12AF9C" w14:textId="77777777" w:rsidR="008D0CFC" w:rsidRPr="005B4808" w:rsidRDefault="008D0CFC" w:rsidP="008D0CFC">
      <w:pPr>
        <w:rPr>
          <w:sz w:val="16"/>
          <w:szCs w:val="16"/>
        </w:rPr>
      </w:pPr>
      <w:r w:rsidRPr="005B4808">
        <w:rPr>
          <w:sz w:val="16"/>
          <w:szCs w:val="16"/>
        </w:rPr>
        <w:t xml:space="preserve">Facebook Gruppe: </w:t>
      </w:r>
      <w:hyperlink r:id="rId15" w:history="1">
        <w:r w:rsidRPr="005B4808">
          <w:rPr>
            <w:rStyle w:val="Hyperlink"/>
            <w:rFonts w:ascii="Arial" w:hAnsi="Arial"/>
            <w:sz w:val="16"/>
            <w:szCs w:val="16"/>
          </w:rPr>
          <w:t>Sauerteig? Aber natürlich! – mit dem Spezialisten BÖCKER</w:t>
        </w:r>
      </w:hyperlink>
    </w:p>
    <w:p w14:paraId="280459FD" w14:textId="1E28C679" w:rsidR="005B4808" w:rsidRPr="00C856D0" w:rsidRDefault="008D0CFC" w:rsidP="008D0CFC">
      <w:pPr>
        <w:rPr>
          <w:rStyle w:val="Hyperlink"/>
          <w:rFonts w:ascii="Arial" w:hAnsi="Arial"/>
          <w:sz w:val="16"/>
          <w:szCs w:val="16"/>
        </w:rPr>
      </w:pPr>
      <w:r w:rsidRPr="005B4808">
        <w:rPr>
          <w:sz w:val="16"/>
          <w:szCs w:val="16"/>
        </w:rPr>
        <w:t>Hier geht es zum BÖCKER Pressefach:</w:t>
      </w:r>
      <w:r w:rsidR="005B4808">
        <w:rPr>
          <w:sz w:val="16"/>
          <w:szCs w:val="16"/>
        </w:rPr>
        <w:t xml:space="preserve"> </w:t>
      </w:r>
      <w:r w:rsidR="005B4808">
        <w:rPr>
          <w:sz w:val="16"/>
          <w:szCs w:val="16"/>
        </w:rPr>
        <w:fldChar w:fldCharType="begin"/>
      </w:r>
      <w:r w:rsidR="003D25DB">
        <w:rPr>
          <w:sz w:val="16"/>
          <w:szCs w:val="16"/>
        </w:rPr>
        <w:instrText>HYPERLINK "http://www.kommunikationpur.com/presse/boecker-bpure/"</w:instrText>
      </w:r>
      <w:r w:rsidR="003D25DB">
        <w:rPr>
          <w:sz w:val="16"/>
          <w:szCs w:val="16"/>
        </w:rPr>
      </w:r>
      <w:r w:rsidR="005B4808">
        <w:rPr>
          <w:sz w:val="16"/>
          <w:szCs w:val="16"/>
        </w:rPr>
        <w:fldChar w:fldCharType="separate"/>
      </w:r>
      <w:r w:rsidR="005B4808" w:rsidRPr="00C856D0">
        <w:rPr>
          <w:rStyle w:val="Hyperlink"/>
          <w:rFonts w:ascii="Arial" w:hAnsi="Arial"/>
          <w:sz w:val="16"/>
          <w:szCs w:val="16"/>
        </w:rPr>
        <w:t>www.kommunikationpur.com/presse/boecker-bpure/</w:t>
      </w:r>
    </w:p>
    <w:p w14:paraId="49FD0771" w14:textId="77777777" w:rsidR="000059AA" w:rsidRPr="005B4808" w:rsidRDefault="005B4808" w:rsidP="008D0CFC">
      <w:pPr>
        <w:rPr>
          <w:sz w:val="18"/>
          <w:szCs w:val="18"/>
        </w:rPr>
      </w:pPr>
      <w:r>
        <w:rPr>
          <w:sz w:val="16"/>
          <w:szCs w:val="16"/>
        </w:rPr>
        <w:fldChar w:fldCharType="end"/>
      </w:r>
      <w:r w:rsidR="00D05531" w:rsidRPr="005B4808">
        <w:rPr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12FCE491" wp14:editId="0AD93E42">
                <wp:simplePos x="0" y="0"/>
                <wp:positionH relativeFrom="column">
                  <wp:posOffset>0</wp:posOffset>
                </wp:positionH>
                <wp:positionV relativeFrom="paragraph">
                  <wp:posOffset>92710</wp:posOffset>
                </wp:positionV>
                <wp:extent cx="2411730" cy="635"/>
                <wp:effectExtent l="9525" t="6985" r="7620" b="11430"/>
                <wp:wrapNone/>
                <wp:docPr id="2" name="Lin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411730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a14="http://schemas.microsoft.com/office/drawing/2010/main" xmlns:pic="http://schemas.openxmlformats.org/drawingml/2006/picture" xmlns:a="http://schemas.openxmlformats.org/drawingml/2006/main">
            <w:pict w14:anchorId="6389D20E">
              <v:line id="Line 4" style="position:absolute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spid="_x0000_s1026" from="0,7.3pt" to="189.9pt,7.35pt" w14:anchorId="05EC816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"/>
            </w:pict>
          </mc:Fallback>
        </mc:AlternateContent>
      </w:r>
    </w:p>
    <w:p w14:paraId="0B134D4D" w14:textId="77777777" w:rsidR="000059AA" w:rsidRPr="005B4808" w:rsidRDefault="000059AA" w:rsidP="00D36B23">
      <w:pPr>
        <w:rPr>
          <w:b/>
          <w:sz w:val="14"/>
          <w:szCs w:val="18"/>
        </w:rPr>
      </w:pPr>
      <w:r w:rsidRPr="005B4808">
        <w:rPr>
          <w:b/>
          <w:sz w:val="14"/>
          <w:szCs w:val="18"/>
        </w:rPr>
        <w:t>Weitere Informationen und Bildmaterial können Sie gerne anfordern bei:</w:t>
      </w: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87"/>
        <w:gridCol w:w="5485"/>
      </w:tblGrid>
      <w:tr w:rsidR="00356EBA" w:rsidRPr="005B4808" w14:paraId="6552A7FE" w14:textId="77777777" w:rsidTr="00BB20FF">
        <w:tc>
          <w:tcPr>
            <w:tcW w:w="3587" w:type="dxa"/>
          </w:tcPr>
          <w:p w14:paraId="7E892EE1" w14:textId="77777777" w:rsidR="00356EBA" w:rsidRPr="005B4808" w:rsidRDefault="00356EBA" w:rsidP="00AF64D6">
            <w:pPr>
              <w:rPr>
                <w:b/>
                <w:sz w:val="14"/>
                <w:szCs w:val="18"/>
              </w:rPr>
            </w:pPr>
            <w:r w:rsidRPr="005B4808">
              <w:rPr>
                <w:b/>
                <w:sz w:val="14"/>
                <w:szCs w:val="18"/>
              </w:rPr>
              <w:t>kommunikation.pur</w:t>
            </w:r>
            <w:r w:rsidR="00F719C8" w:rsidRPr="005B4808">
              <w:rPr>
                <w:b/>
                <w:sz w:val="14"/>
                <w:szCs w:val="18"/>
              </w:rPr>
              <w:t xml:space="preserve"> GmbH</w:t>
            </w:r>
          </w:p>
          <w:p w14:paraId="6FD85882" w14:textId="77777777" w:rsidR="00356EBA" w:rsidRPr="005B4808" w:rsidRDefault="001C00EC" w:rsidP="00AF64D6">
            <w:pPr>
              <w:rPr>
                <w:sz w:val="14"/>
                <w:szCs w:val="18"/>
              </w:rPr>
            </w:pPr>
            <w:r w:rsidRPr="005B4808">
              <w:rPr>
                <w:sz w:val="14"/>
                <w:szCs w:val="18"/>
              </w:rPr>
              <w:t>Candy Sierks</w:t>
            </w:r>
          </w:p>
          <w:p w14:paraId="59C86D49" w14:textId="77777777" w:rsidR="00356EBA" w:rsidRPr="005B4808" w:rsidRDefault="00356EBA" w:rsidP="00AF64D6">
            <w:pPr>
              <w:rPr>
                <w:sz w:val="14"/>
                <w:szCs w:val="18"/>
              </w:rPr>
            </w:pPr>
            <w:r w:rsidRPr="005B4808">
              <w:rPr>
                <w:sz w:val="14"/>
                <w:szCs w:val="18"/>
              </w:rPr>
              <w:t>Sendlinger Straße 31, 80331 München</w:t>
            </w:r>
          </w:p>
          <w:p w14:paraId="79155F4F" w14:textId="77777777" w:rsidR="00356EBA" w:rsidRPr="005B4808" w:rsidRDefault="00356EBA" w:rsidP="00D22F2F">
            <w:pPr>
              <w:rPr>
                <w:b/>
                <w:sz w:val="14"/>
                <w:szCs w:val="18"/>
              </w:rPr>
            </w:pPr>
            <w:r w:rsidRPr="005B4808">
              <w:rPr>
                <w:sz w:val="14"/>
                <w:szCs w:val="18"/>
              </w:rPr>
              <w:t xml:space="preserve">Telefon: +49.89.23 23 63 </w:t>
            </w:r>
            <w:r w:rsidR="001C00EC" w:rsidRPr="005B4808">
              <w:rPr>
                <w:sz w:val="14"/>
                <w:szCs w:val="18"/>
              </w:rPr>
              <w:t>48</w:t>
            </w:r>
            <w:r w:rsidR="00D22F2F" w:rsidRPr="005B4808">
              <w:rPr>
                <w:sz w:val="14"/>
                <w:szCs w:val="18"/>
              </w:rPr>
              <w:br/>
              <w:t>M</w:t>
            </w:r>
            <w:r w:rsidRPr="005B4808">
              <w:rPr>
                <w:sz w:val="14"/>
                <w:szCs w:val="18"/>
              </w:rPr>
              <w:t xml:space="preserve">ail: </w:t>
            </w:r>
            <w:r w:rsidR="001C00EC" w:rsidRPr="005B4808">
              <w:rPr>
                <w:sz w:val="14"/>
                <w:szCs w:val="18"/>
              </w:rPr>
              <w:t>sierks</w:t>
            </w:r>
            <w:r w:rsidRPr="005B4808">
              <w:rPr>
                <w:sz w:val="14"/>
                <w:szCs w:val="18"/>
              </w:rPr>
              <w:t>@kommunikationpur.com</w:t>
            </w:r>
          </w:p>
        </w:tc>
        <w:tc>
          <w:tcPr>
            <w:tcW w:w="5485" w:type="dxa"/>
          </w:tcPr>
          <w:p w14:paraId="43F65914" w14:textId="77777777" w:rsidR="00356EBA" w:rsidRPr="005B4808" w:rsidRDefault="00356EBA" w:rsidP="00AF64D6">
            <w:pPr>
              <w:rPr>
                <w:b/>
                <w:sz w:val="14"/>
                <w:szCs w:val="18"/>
              </w:rPr>
            </w:pPr>
            <w:r w:rsidRPr="005B4808">
              <w:rPr>
                <w:b/>
                <w:sz w:val="14"/>
                <w:szCs w:val="18"/>
              </w:rPr>
              <w:t>Ernst Böcker GmbH &amp; Co. KG.</w:t>
            </w:r>
          </w:p>
          <w:p w14:paraId="5CC42603" w14:textId="77777777" w:rsidR="00356EBA" w:rsidRPr="005B4808" w:rsidRDefault="00356EBA" w:rsidP="00AF64D6">
            <w:pPr>
              <w:rPr>
                <w:sz w:val="14"/>
                <w:szCs w:val="18"/>
              </w:rPr>
            </w:pPr>
            <w:r w:rsidRPr="005B4808">
              <w:rPr>
                <w:sz w:val="14"/>
                <w:szCs w:val="18"/>
              </w:rPr>
              <w:t>Susanne Masch</w:t>
            </w:r>
            <w:r w:rsidR="00D22F2F" w:rsidRPr="005B4808">
              <w:rPr>
                <w:sz w:val="14"/>
                <w:szCs w:val="18"/>
              </w:rPr>
              <w:t>/Saskia Spelly</w:t>
            </w:r>
          </w:p>
          <w:p w14:paraId="6BF32172" w14:textId="77777777" w:rsidR="00356EBA" w:rsidRPr="005B4808" w:rsidRDefault="00356EBA" w:rsidP="00AF64D6">
            <w:pPr>
              <w:rPr>
                <w:sz w:val="14"/>
                <w:szCs w:val="18"/>
              </w:rPr>
            </w:pPr>
            <w:r w:rsidRPr="005B4808">
              <w:rPr>
                <w:sz w:val="14"/>
                <w:szCs w:val="18"/>
              </w:rPr>
              <w:t>Ringstraße 55-57, 32427 Minden/Westf.</w:t>
            </w:r>
          </w:p>
          <w:p w14:paraId="695702E1" w14:textId="77777777" w:rsidR="00D22F2F" w:rsidRPr="005B4808" w:rsidRDefault="00D22F2F" w:rsidP="00AF64D6">
            <w:pPr>
              <w:rPr>
                <w:sz w:val="14"/>
                <w:szCs w:val="18"/>
              </w:rPr>
            </w:pPr>
            <w:r w:rsidRPr="005B4808">
              <w:rPr>
                <w:sz w:val="14"/>
                <w:szCs w:val="18"/>
              </w:rPr>
              <w:t>Telefon: +49.571.83 799 -53/-57</w:t>
            </w:r>
          </w:p>
          <w:p w14:paraId="4A16644E" w14:textId="77777777" w:rsidR="00D22F2F" w:rsidRPr="005B4808" w:rsidRDefault="00356EBA" w:rsidP="00AF64D6">
            <w:pPr>
              <w:rPr>
                <w:color w:val="000000"/>
                <w:sz w:val="14"/>
                <w:szCs w:val="18"/>
                <w:u w:val="single"/>
              </w:rPr>
            </w:pPr>
            <w:r w:rsidRPr="005B4808">
              <w:rPr>
                <w:sz w:val="14"/>
                <w:szCs w:val="18"/>
              </w:rPr>
              <w:t>Mail: susanne.masch@sauerteig.de</w:t>
            </w:r>
            <w:r w:rsidR="00D22F2F" w:rsidRPr="005B4808">
              <w:rPr>
                <w:sz w:val="14"/>
                <w:szCs w:val="18"/>
              </w:rPr>
              <w:t>/saskia.spelly@sauerteig.de</w:t>
            </w:r>
          </w:p>
          <w:p w14:paraId="5812D3C2" w14:textId="77777777" w:rsidR="00356EBA" w:rsidRPr="005B4808" w:rsidRDefault="00356EBA" w:rsidP="00AF64D6">
            <w:pPr>
              <w:rPr>
                <w:b/>
                <w:sz w:val="14"/>
                <w:szCs w:val="18"/>
              </w:rPr>
            </w:pPr>
          </w:p>
        </w:tc>
      </w:tr>
    </w:tbl>
    <w:p w14:paraId="2F03B868" w14:textId="77777777" w:rsidR="009C6E5E" w:rsidRPr="005B4808" w:rsidRDefault="009C6E5E" w:rsidP="00BB20FF">
      <w:pPr>
        <w:rPr>
          <w:sz w:val="14"/>
          <w:szCs w:val="18"/>
        </w:rPr>
      </w:pPr>
    </w:p>
    <w:sectPr w:rsidR="009C6E5E" w:rsidRPr="005B4808" w:rsidSect="00DC12BD">
      <w:headerReference w:type="default" r:id="rId16"/>
      <w:pgSz w:w="11906" w:h="16838"/>
      <w:pgMar w:top="1808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505AF14" w14:textId="77777777" w:rsidR="00A07D94" w:rsidRDefault="00A07D94" w:rsidP="00D36B23">
      <w:r>
        <w:separator/>
      </w:r>
    </w:p>
  </w:endnote>
  <w:endnote w:type="continuationSeparator" w:id="0">
    <w:p w14:paraId="74B6D43C" w14:textId="77777777" w:rsidR="00A07D94" w:rsidRDefault="00A07D94" w:rsidP="00D36B2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3BA3128" w14:textId="77777777" w:rsidR="00A07D94" w:rsidRDefault="00A07D94" w:rsidP="00D36B23">
      <w:r>
        <w:separator/>
      </w:r>
    </w:p>
  </w:footnote>
  <w:footnote w:type="continuationSeparator" w:id="0">
    <w:p w14:paraId="12F8D5CD" w14:textId="77777777" w:rsidR="00A07D94" w:rsidRDefault="00A07D94" w:rsidP="00D36B2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56BC9F" w14:textId="77777777" w:rsidR="00060D65" w:rsidRDefault="005569E8" w:rsidP="00D126FE">
    <w:pPr>
      <w:pStyle w:val="Kopfzeile"/>
      <w:jc w:val="right"/>
    </w:pPr>
    <w:r>
      <w:rPr>
        <w:noProof/>
      </w:rPr>
      <w:drawing>
        <wp:inline distT="0" distB="0" distL="0" distR="0" wp14:anchorId="79D3748F" wp14:editId="5CFBFFDC">
          <wp:extent cx="1108490" cy="701427"/>
          <wp:effectExtent l="0" t="0" r="0" b="3810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Grafik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108490" cy="70142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C6A6D9D"/>
    <w:multiLevelType w:val="multilevel"/>
    <w:tmpl w:val="F20085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7703DDD"/>
    <w:multiLevelType w:val="hybridMultilevel"/>
    <w:tmpl w:val="024A45D4"/>
    <w:lvl w:ilvl="0" w:tplc="94527F4E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5F306E91"/>
    <w:multiLevelType w:val="hybridMultilevel"/>
    <w:tmpl w:val="5066DC2A"/>
    <w:lvl w:ilvl="0" w:tplc="0407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6AF20315"/>
    <w:multiLevelType w:val="multilevel"/>
    <w:tmpl w:val="B4CA41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878202868">
    <w:abstractNumId w:val="0"/>
  </w:num>
  <w:num w:numId="2" w16cid:durableId="1601140334">
    <w:abstractNumId w:val="1"/>
  </w:num>
  <w:num w:numId="3" w16cid:durableId="2057466806">
    <w:abstractNumId w:val="2"/>
  </w:num>
  <w:num w:numId="4" w16cid:durableId="198300403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661EA"/>
    <w:rsid w:val="00001DCD"/>
    <w:rsid w:val="0000265C"/>
    <w:rsid w:val="0000510E"/>
    <w:rsid w:val="000059AA"/>
    <w:rsid w:val="00012A03"/>
    <w:rsid w:val="000173BC"/>
    <w:rsid w:val="00017FA5"/>
    <w:rsid w:val="000213DD"/>
    <w:rsid w:val="00024C33"/>
    <w:rsid w:val="00030C15"/>
    <w:rsid w:val="00034218"/>
    <w:rsid w:val="00051AF0"/>
    <w:rsid w:val="0005335A"/>
    <w:rsid w:val="00060D65"/>
    <w:rsid w:val="00060F26"/>
    <w:rsid w:val="000615F8"/>
    <w:rsid w:val="00061EE1"/>
    <w:rsid w:val="00064D0D"/>
    <w:rsid w:val="00070B51"/>
    <w:rsid w:val="00073EF1"/>
    <w:rsid w:val="00082181"/>
    <w:rsid w:val="000941C4"/>
    <w:rsid w:val="000A11E6"/>
    <w:rsid w:val="000A2D9D"/>
    <w:rsid w:val="000A3424"/>
    <w:rsid w:val="000B1C2B"/>
    <w:rsid w:val="000B3974"/>
    <w:rsid w:val="000B3F78"/>
    <w:rsid w:val="000C0321"/>
    <w:rsid w:val="000C3C37"/>
    <w:rsid w:val="000C4EC8"/>
    <w:rsid w:val="000D1371"/>
    <w:rsid w:val="000D29B6"/>
    <w:rsid w:val="000D3E8D"/>
    <w:rsid w:val="000D48A9"/>
    <w:rsid w:val="000E0200"/>
    <w:rsid w:val="000E6E3D"/>
    <w:rsid w:val="000F29BA"/>
    <w:rsid w:val="000F7A54"/>
    <w:rsid w:val="00104F0D"/>
    <w:rsid w:val="00111648"/>
    <w:rsid w:val="00112B55"/>
    <w:rsid w:val="00123B0F"/>
    <w:rsid w:val="00134373"/>
    <w:rsid w:val="0013547E"/>
    <w:rsid w:val="001359CA"/>
    <w:rsid w:val="001519D0"/>
    <w:rsid w:val="00152DEC"/>
    <w:rsid w:val="00152FD7"/>
    <w:rsid w:val="00153AF5"/>
    <w:rsid w:val="00154B5C"/>
    <w:rsid w:val="00156158"/>
    <w:rsid w:val="00167921"/>
    <w:rsid w:val="00171FDC"/>
    <w:rsid w:val="00177F73"/>
    <w:rsid w:val="00182837"/>
    <w:rsid w:val="0019647B"/>
    <w:rsid w:val="001969BF"/>
    <w:rsid w:val="001A3253"/>
    <w:rsid w:val="001C00EC"/>
    <w:rsid w:val="001C1923"/>
    <w:rsid w:val="001C34DA"/>
    <w:rsid w:val="001C6CD4"/>
    <w:rsid w:val="001C7538"/>
    <w:rsid w:val="001D310E"/>
    <w:rsid w:val="001D35CD"/>
    <w:rsid w:val="001D38C6"/>
    <w:rsid w:val="001D6D12"/>
    <w:rsid w:val="001E44C5"/>
    <w:rsid w:val="001E471E"/>
    <w:rsid w:val="001E50E3"/>
    <w:rsid w:val="001F364D"/>
    <w:rsid w:val="002023F2"/>
    <w:rsid w:val="00206ED9"/>
    <w:rsid w:val="00206F84"/>
    <w:rsid w:val="00210269"/>
    <w:rsid w:val="00213EEE"/>
    <w:rsid w:val="00226478"/>
    <w:rsid w:val="00231C51"/>
    <w:rsid w:val="00232173"/>
    <w:rsid w:val="002328B0"/>
    <w:rsid w:val="00233D82"/>
    <w:rsid w:val="002510E1"/>
    <w:rsid w:val="002559BB"/>
    <w:rsid w:val="00257C74"/>
    <w:rsid w:val="00260EB9"/>
    <w:rsid w:val="002620F3"/>
    <w:rsid w:val="002627FF"/>
    <w:rsid w:val="00272F5F"/>
    <w:rsid w:val="002746D7"/>
    <w:rsid w:val="00275F62"/>
    <w:rsid w:val="002858D8"/>
    <w:rsid w:val="00296668"/>
    <w:rsid w:val="00296A14"/>
    <w:rsid w:val="002978F1"/>
    <w:rsid w:val="002A16F2"/>
    <w:rsid w:val="002A7BBE"/>
    <w:rsid w:val="002B4F02"/>
    <w:rsid w:val="002C09A7"/>
    <w:rsid w:val="002C3635"/>
    <w:rsid w:val="002C3FA8"/>
    <w:rsid w:val="002C606B"/>
    <w:rsid w:val="002E3F59"/>
    <w:rsid w:val="002E4F48"/>
    <w:rsid w:val="002F3CAA"/>
    <w:rsid w:val="00305669"/>
    <w:rsid w:val="00312464"/>
    <w:rsid w:val="0032089B"/>
    <w:rsid w:val="00323953"/>
    <w:rsid w:val="003244DC"/>
    <w:rsid w:val="00330589"/>
    <w:rsid w:val="00331938"/>
    <w:rsid w:val="00332A42"/>
    <w:rsid w:val="00332B3A"/>
    <w:rsid w:val="0034300C"/>
    <w:rsid w:val="003503FB"/>
    <w:rsid w:val="00350784"/>
    <w:rsid w:val="00356EBA"/>
    <w:rsid w:val="00360117"/>
    <w:rsid w:val="00362272"/>
    <w:rsid w:val="00363785"/>
    <w:rsid w:val="00366CDA"/>
    <w:rsid w:val="003710F9"/>
    <w:rsid w:val="00375013"/>
    <w:rsid w:val="00381664"/>
    <w:rsid w:val="0038422B"/>
    <w:rsid w:val="003850E0"/>
    <w:rsid w:val="00387716"/>
    <w:rsid w:val="0039170F"/>
    <w:rsid w:val="00396EC4"/>
    <w:rsid w:val="003B2859"/>
    <w:rsid w:val="003B3795"/>
    <w:rsid w:val="003C239E"/>
    <w:rsid w:val="003D03B3"/>
    <w:rsid w:val="003D1B19"/>
    <w:rsid w:val="003D2297"/>
    <w:rsid w:val="003D25DB"/>
    <w:rsid w:val="003D5DE1"/>
    <w:rsid w:val="003E5372"/>
    <w:rsid w:val="003E660E"/>
    <w:rsid w:val="004072C6"/>
    <w:rsid w:val="004120EB"/>
    <w:rsid w:val="00417C82"/>
    <w:rsid w:val="00431036"/>
    <w:rsid w:val="00432E2C"/>
    <w:rsid w:val="00434F33"/>
    <w:rsid w:val="0043638C"/>
    <w:rsid w:val="00445A34"/>
    <w:rsid w:val="00450028"/>
    <w:rsid w:val="00452F21"/>
    <w:rsid w:val="00453337"/>
    <w:rsid w:val="0045402B"/>
    <w:rsid w:val="00457360"/>
    <w:rsid w:val="00470198"/>
    <w:rsid w:val="00470F93"/>
    <w:rsid w:val="0047117A"/>
    <w:rsid w:val="00472BD9"/>
    <w:rsid w:val="0047574F"/>
    <w:rsid w:val="00475D8E"/>
    <w:rsid w:val="00484578"/>
    <w:rsid w:val="00497D8C"/>
    <w:rsid w:val="004A15DB"/>
    <w:rsid w:val="004A5C60"/>
    <w:rsid w:val="004B1203"/>
    <w:rsid w:val="004B25CA"/>
    <w:rsid w:val="004B603B"/>
    <w:rsid w:val="004D0E61"/>
    <w:rsid w:val="004D300E"/>
    <w:rsid w:val="004E5D7E"/>
    <w:rsid w:val="004E6FF7"/>
    <w:rsid w:val="004F42B7"/>
    <w:rsid w:val="00500910"/>
    <w:rsid w:val="00501A49"/>
    <w:rsid w:val="00501AFF"/>
    <w:rsid w:val="0050209F"/>
    <w:rsid w:val="00505CCA"/>
    <w:rsid w:val="005072A0"/>
    <w:rsid w:val="00507F31"/>
    <w:rsid w:val="005136D9"/>
    <w:rsid w:val="00513735"/>
    <w:rsid w:val="0052126F"/>
    <w:rsid w:val="005245D4"/>
    <w:rsid w:val="005254EB"/>
    <w:rsid w:val="00525839"/>
    <w:rsid w:val="005273AA"/>
    <w:rsid w:val="005365AD"/>
    <w:rsid w:val="00553C91"/>
    <w:rsid w:val="00554812"/>
    <w:rsid w:val="00556162"/>
    <w:rsid w:val="005569E8"/>
    <w:rsid w:val="00563F5A"/>
    <w:rsid w:val="00564FAC"/>
    <w:rsid w:val="00566E1C"/>
    <w:rsid w:val="00570F68"/>
    <w:rsid w:val="00576D4F"/>
    <w:rsid w:val="00582319"/>
    <w:rsid w:val="00583147"/>
    <w:rsid w:val="00590AE5"/>
    <w:rsid w:val="00593F46"/>
    <w:rsid w:val="005950AD"/>
    <w:rsid w:val="005A1FB8"/>
    <w:rsid w:val="005A6E9C"/>
    <w:rsid w:val="005A7BF5"/>
    <w:rsid w:val="005B4808"/>
    <w:rsid w:val="005B5646"/>
    <w:rsid w:val="005C0975"/>
    <w:rsid w:val="005C4EE0"/>
    <w:rsid w:val="005C681A"/>
    <w:rsid w:val="005D37F0"/>
    <w:rsid w:val="005E139C"/>
    <w:rsid w:val="005E1E33"/>
    <w:rsid w:val="0060016E"/>
    <w:rsid w:val="0060173B"/>
    <w:rsid w:val="00603A0A"/>
    <w:rsid w:val="00603F10"/>
    <w:rsid w:val="00607525"/>
    <w:rsid w:val="00610BA0"/>
    <w:rsid w:val="00611D3E"/>
    <w:rsid w:val="00625764"/>
    <w:rsid w:val="00625F52"/>
    <w:rsid w:val="00630088"/>
    <w:rsid w:val="00635C36"/>
    <w:rsid w:val="0063778F"/>
    <w:rsid w:val="00637FDB"/>
    <w:rsid w:val="00641054"/>
    <w:rsid w:val="00641CFD"/>
    <w:rsid w:val="00653E88"/>
    <w:rsid w:val="0065664C"/>
    <w:rsid w:val="00662574"/>
    <w:rsid w:val="00665C99"/>
    <w:rsid w:val="006721ED"/>
    <w:rsid w:val="00672CB9"/>
    <w:rsid w:val="00675365"/>
    <w:rsid w:val="00682849"/>
    <w:rsid w:val="006837CE"/>
    <w:rsid w:val="00684DB4"/>
    <w:rsid w:val="00685C83"/>
    <w:rsid w:val="006917D7"/>
    <w:rsid w:val="006937AF"/>
    <w:rsid w:val="006944FC"/>
    <w:rsid w:val="006A3259"/>
    <w:rsid w:val="006A4A9F"/>
    <w:rsid w:val="006C09E3"/>
    <w:rsid w:val="006C4D32"/>
    <w:rsid w:val="006C6412"/>
    <w:rsid w:val="006D0296"/>
    <w:rsid w:val="006D1943"/>
    <w:rsid w:val="006D4E6F"/>
    <w:rsid w:val="006D68A1"/>
    <w:rsid w:val="006E0516"/>
    <w:rsid w:val="006E3761"/>
    <w:rsid w:val="006E49F9"/>
    <w:rsid w:val="006F5225"/>
    <w:rsid w:val="006F727B"/>
    <w:rsid w:val="007165DD"/>
    <w:rsid w:val="00723318"/>
    <w:rsid w:val="0073020D"/>
    <w:rsid w:val="00731144"/>
    <w:rsid w:val="007411C8"/>
    <w:rsid w:val="00746928"/>
    <w:rsid w:val="00746A3E"/>
    <w:rsid w:val="007477EF"/>
    <w:rsid w:val="007555A7"/>
    <w:rsid w:val="007738AC"/>
    <w:rsid w:val="007759AB"/>
    <w:rsid w:val="00784853"/>
    <w:rsid w:val="00785D24"/>
    <w:rsid w:val="0078681F"/>
    <w:rsid w:val="0079151E"/>
    <w:rsid w:val="00791606"/>
    <w:rsid w:val="00793557"/>
    <w:rsid w:val="007955EE"/>
    <w:rsid w:val="007A0207"/>
    <w:rsid w:val="007A2BEF"/>
    <w:rsid w:val="007A68E3"/>
    <w:rsid w:val="007B063D"/>
    <w:rsid w:val="007B1E74"/>
    <w:rsid w:val="007B733F"/>
    <w:rsid w:val="007C138E"/>
    <w:rsid w:val="007C2E51"/>
    <w:rsid w:val="007C5C4A"/>
    <w:rsid w:val="007D02FC"/>
    <w:rsid w:val="007D059B"/>
    <w:rsid w:val="007F0E48"/>
    <w:rsid w:val="00801AB8"/>
    <w:rsid w:val="008021C0"/>
    <w:rsid w:val="00811B1F"/>
    <w:rsid w:val="00812B6D"/>
    <w:rsid w:val="00813E13"/>
    <w:rsid w:val="0082215C"/>
    <w:rsid w:val="00823D5F"/>
    <w:rsid w:val="00824706"/>
    <w:rsid w:val="00826693"/>
    <w:rsid w:val="00827AEC"/>
    <w:rsid w:val="00837A30"/>
    <w:rsid w:val="0085388C"/>
    <w:rsid w:val="00862911"/>
    <w:rsid w:val="008635C6"/>
    <w:rsid w:val="00863CCC"/>
    <w:rsid w:val="00864437"/>
    <w:rsid w:val="00864EDF"/>
    <w:rsid w:val="008661EA"/>
    <w:rsid w:val="008727FF"/>
    <w:rsid w:val="008751BA"/>
    <w:rsid w:val="00885C95"/>
    <w:rsid w:val="00895A6A"/>
    <w:rsid w:val="00895DA1"/>
    <w:rsid w:val="008A4602"/>
    <w:rsid w:val="008B262F"/>
    <w:rsid w:val="008B74B3"/>
    <w:rsid w:val="008B7F86"/>
    <w:rsid w:val="008C0795"/>
    <w:rsid w:val="008C1C32"/>
    <w:rsid w:val="008D0CFC"/>
    <w:rsid w:val="008D15E6"/>
    <w:rsid w:val="008E356D"/>
    <w:rsid w:val="008E3C15"/>
    <w:rsid w:val="008E4BFB"/>
    <w:rsid w:val="008F6CA0"/>
    <w:rsid w:val="008F6CE1"/>
    <w:rsid w:val="008F7013"/>
    <w:rsid w:val="009007ED"/>
    <w:rsid w:val="00900DBD"/>
    <w:rsid w:val="00911D90"/>
    <w:rsid w:val="009126C5"/>
    <w:rsid w:val="00916D03"/>
    <w:rsid w:val="00917121"/>
    <w:rsid w:val="009174BD"/>
    <w:rsid w:val="009225D7"/>
    <w:rsid w:val="009226A7"/>
    <w:rsid w:val="009232E8"/>
    <w:rsid w:val="009259EF"/>
    <w:rsid w:val="00930B1C"/>
    <w:rsid w:val="009335C8"/>
    <w:rsid w:val="0094471D"/>
    <w:rsid w:val="00944F48"/>
    <w:rsid w:val="0094533C"/>
    <w:rsid w:val="00946C5D"/>
    <w:rsid w:val="00953D26"/>
    <w:rsid w:val="00954777"/>
    <w:rsid w:val="009613D5"/>
    <w:rsid w:val="009616F1"/>
    <w:rsid w:val="009674E1"/>
    <w:rsid w:val="00975DCC"/>
    <w:rsid w:val="00980147"/>
    <w:rsid w:val="00981A33"/>
    <w:rsid w:val="00982A51"/>
    <w:rsid w:val="00982DEC"/>
    <w:rsid w:val="009861F9"/>
    <w:rsid w:val="00991161"/>
    <w:rsid w:val="00991A36"/>
    <w:rsid w:val="009958A6"/>
    <w:rsid w:val="00996182"/>
    <w:rsid w:val="009B38F9"/>
    <w:rsid w:val="009B3C55"/>
    <w:rsid w:val="009B52D7"/>
    <w:rsid w:val="009C50BD"/>
    <w:rsid w:val="009C6E5E"/>
    <w:rsid w:val="009D28D6"/>
    <w:rsid w:val="009D3590"/>
    <w:rsid w:val="009E4251"/>
    <w:rsid w:val="009E63EB"/>
    <w:rsid w:val="009F5955"/>
    <w:rsid w:val="00A0156B"/>
    <w:rsid w:val="00A07D94"/>
    <w:rsid w:val="00A11ADF"/>
    <w:rsid w:val="00A156BA"/>
    <w:rsid w:val="00A15F1F"/>
    <w:rsid w:val="00A23382"/>
    <w:rsid w:val="00A30FFE"/>
    <w:rsid w:val="00A32F4B"/>
    <w:rsid w:val="00A35A23"/>
    <w:rsid w:val="00A409DF"/>
    <w:rsid w:val="00A42939"/>
    <w:rsid w:val="00A42BAF"/>
    <w:rsid w:val="00A501F9"/>
    <w:rsid w:val="00A5045A"/>
    <w:rsid w:val="00A52076"/>
    <w:rsid w:val="00A54D59"/>
    <w:rsid w:val="00A63672"/>
    <w:rsid w:val="00A65408"/>
    <w:rsid w:val="00A66445"/>
    <w:rsid w:val="00A672C4"/>
    <w:rsid w:val="00A70486"/>
    <w:rsid w:val="00A73574"/>
    <w:rsid w:val="00A7552E"/>
    <w:rsid w:val="00A77C3B"/>
    <w:rsid w:val="00A919F1"/>
    <w:rsid w:val="00A94588"/>
    <w:rsid w:val="00AA0D3D"/>
    <w:rsid w:val="00AA1886"/>
    <w:rsid w:val="00AA7463"/>
    <w:rsid w:val="00AD0F19"/>
    <w:rsid w:val="00AD6475"/>
    <w:rsid w:val="00AE124F"/>
    <w:rsid w:val="00AE4D6E"/>
    <w:rsid w:val="00AE5C0C"/>
    <w:rsid w:val="00AF0589"/>
    <w:rsid w:val="00AF4E4D"/>
    <w:rsid w:val="00B01F1B"/>
    <w:rsid w:val="00B03FE5"/>
    <w:rsid w:val="00B06358"/>
    <w:rsid w:val="00B101D6"/>
    <w:rsid w:val="00B124BC"/>
    <w:rsid w:val="00B133A7"/>
    <w:rsid w:val="00B173CE"/>
    <w:rsid w:val="00B30951"/>
    <w:rsid w:val="00B41403"/>
    <w:rsid w:val="00B4322F"/>
    <w:rsid w:val="00B537EB"/>
    <w:rsid w:val="00B56932"/>
    <w:rsid w:val="00B61E43"/>
    <w:rsid w:val="00B650E9"/>
    <w:rsid w:val="00B7687B"/>
    <w:rsid w:val="00B8021F"/>
    <w:rsid w:val="00B8490D"/>
    <w:rsid w:val="00B95FD0"/>
    <w:rsid w:val="00BA358A"/>
    <w:rsid w:val="00BA571C"/>
    <w:rsid w:val="00BA5BE8"/>
    <w:rsid w:val="00BA7408"/>
    <w:rsid w:val="00BB12DA"/>
    <w:rsid w:val="00BB20FF"/>
    <w:rsid w:val="00BB2B94"/>
    <w:rsid w:val="00BB642A"/>
    <w:rsid w:val="00BC32F5"/>
    <w:rsid w:val="00BC6156"/>
    <w:rsid w:val="00BD3316"/>
    <w:rsid w:val="00BD4D8F"/>
    <w:rsid w:val="00BD6FE8"/>
    <w:rsid w:val="00BE6C58"/>
    <w:rsid w:val="00BF0A71"/>
    <w:rsid w:val="00BF4689"/>
    <w:rsid w:val="00BF7B3B"/>
    <w:rsid w:val="00C0357D"/>
    <w:rsid w:val="00C05388"/>
    <w:rsid w:val="00C22366"/>
    <w:rsid w:val="00C27845"/>
    <w:rsid w:val="00C30743"/>
    <w:rsid w:val="00C33AE9"/>
    <w:rsid w:val="00C46576"/>
    <w:rsid w:val="00C47240"/>
    <w:rsid w:val="00C47BE5"/>
    <w:rsid w:val="00C60419"/>
    <w:rsid w:val="00C65B28"/>
    <w:rsid w:val="00C66E59"/>
    <w:rsid w:val="00C73D22"/>
    <w:rsid w:val="00C77E6A"/>
    <w:rsid w:val="00C82E3C"/>
    <w:rsid w:val="00C84DA6"/>
    <w:rsid w:val="00C8583F"/>
    <w:rsid w:val="00C90E66"/>
    <w:rsid w:val="00C955B4"/>
    <w:rsid w:val="00C95AE8"/>
    <w:rsid w:val="00CA0E81"/>
    <w:rsid w:val="00CA1BA5"/>
    <w:rsid w:val="00CA23CA"/>
    <w:rsid w:val="00CA6911"/>
    <w:rsid w:val="00CB133F"/>
    <w:rsid w:val="00CB68FA"/>
    <w:rsid w:val="00CC086A"/>
    <w:rsid w:val="00CC35B3"/>
    <w:rsid w:val="00CC6BF4"/>
    <w:rsid w:val="00CC781E"/>
    <w:rsid w:val="00CD33FB"/>
    <w:rsid w:val="00CD3E9B"/>
    <w:rsid w:val="00CE0A77"/>
    <w:rsid w:val="00CE438B"/>
    <w:rsid w:val="00CE62B6"/>
    <w:rsid w:val="00CF3881"/>
    <w:rsid w:val="00D04D75"/>
    <w:rsid w:val="00D05531"/>
    <w:rsid w:val="00D126FE"/>
    <w:rsid w:val="00D16B9A"/>
    <w:rsid w:val="00D16D2F"/>
    <w:rsid w:val="00D22F2F"/>
    <w:rsid w:val="00D2438E"/>
    <w:rsid w:val="00D30998"/>
    <w:rsid w:val="00D33488"/>
    <w:rsid w:val="00D35749"/>
    <w:rsid w:val="00D368B1"/>
    <w:rsid w:val="00D36B23"/>
    <w:rsid w:val="00D436F8"/>
    <w:rsid w:val="00D45548"/>
    <w:rsid w:val="00D54A35"/>
    <w:rsid w:val="00D609C0"/>
    <w:rsid w:val="00D67540"/>
    <w:rsid w:val="00D862F2"/>
    <w:rsid w:val="00D863DD"/>
    <w:rsid w:val="00D87611"/>
    <w:rsid w:val="00D87EE5"/>
    <w:rsid w:val="00D91E3E"/>
    <w:rsid w:val="00D91F98"/>
    <w:rsid w:val="00D94DBF"/>
    <w:rsid w:val="00D95D43"/>
    <w:rsid w:val="00D97F0A"/>
    <w:rsid w:val="00DC12BD"/>
    <w:rsid w:val="00DC39E8"/>
    <w:rsid w:val="00DD4CEC"/>
    <w:rsid w:val="00DD5D20"/>
    <w:rsid w:val="00DD75EC"/>
    <w:rsid w:val="00DE0A86"/>
    <w:rsid w:val="00DE39FF"/>
    <w:rsid w:val="00DE7A8E"/>
    <w:rsid w:val="00DF2CBD"/>
    <w:rsid w:val="00DF5684"/>
    <w:rsid w:val="00DF69DB"/>
    <w:rsid w:val="00E00219"/>
    <w:rsid w:val="00E006CE"/>
    <w:rsid w:val="00E03016"/>
    <w:rsid w:val="00E114E2"/>
    <w:rsid w:val="00E17E26"/>
    <w:rsid w:val="00E24623"/>
    <w:rsid w:val="00E30EC9"/>
    <w:rsid w:val="00E32FDF"/>
    <w:rsid w:val="00E560C0"/>
    <w:rsid w:val="00E65BFF"/>
    <w:rsid w:val="00E66448"/>
    <w:rsid w:val="00E703CF"/>
    <w:rsid w:val="00E72D90"/>
    <w:rsid w:val="00E73A8F"/>
    <w:rsid w:val="00E76B45"/>
    <w:rsid w:val="00E81037"/>
    <w:rsid w:val="00E82F90"/>
    <w:rsid w:val="00E90906"/>
    <w:rsid w:val="00E92E09"/>
    <w:rsid w:val="00E930AF"/>
    <w:rsid w:val="00E95DA6"/>
    <w:rsid w:val="00E9612B"/>
    <w:rsid w:val="00EA4EC3"/>
    <w:rsid w:val="00EB1BF6"/>
    <w:rsid w:val="00EB520F"/>
    <w:rsid w:val="00EB7CCE"/>
    <w:rsid w:val="00EC5E86"/>
    <w:rsid w:val="00ED163E"/>
    <w:rsid w:val="00ED21D7"/>
    <w:rsid w:val="00ED6AA7"/>
    <w:rsid w:val="00EE175A"/>
    <w:rsid w:val="00EE22A8"/>
    <w:rsid w:val="00EE426F"/>
    <w:rsid w:val="00EE5947"/>
    <w:rsid w:val="00EE6568"/>
    <w:rsid w:val="00EE6F0A"/>
    <w:rsid w:val="00EF13FA"/>
    <w:rsid w:val="00EF5543"/>
    <w:rsid w:val="00EF7129"/>
    <w:rsid w:val="00EF7C37"/>
    <w:rsid w:val="00F01DF7"/>
    <w:rsid w:val="00F02C5B"/>
    <w:rsid w:val="00F06FBE"/>
    <w:rsid w:val="00F07CE0"/>
    <w:rsid w:val="00F108B7"/>
    <w:rsid w:val="00F10C7B"/>
    <w:rsid w:val="00F15A28"/>
    <w:rsid w:val="00F17BBB"/>
    <w:rsid w:val="00F2218A"/>
    <w:rsid w:val="00F315A9"/>
    <w:rsid w:val="00F35633"/>
    <w:rsid w:val="00F4179C"/>
    <w:rsid w:val="00F62DF1"/>
    <w:rsid w:val="00F63E62"/>
    <w:rsid w:val="00F719C8"/>
    <w:rsid w:val="00F72C47"/>
    <w:rsid w:val="00F73252"/>
    <w:rsid w:val="00F824DD"/>
    <w:rsid w:val="00F82635"/>
    <w:rsid w:val="00F835C4"/>
    <w:rsid w:val="00F85329"/>
    <w:rsid w:val="00F869F0"/>
    <w:rsid w:val="00F86D1D"/>
    <w:rsid w:val="00F90EFF"/>
    <w:rsid w:val="00F95B11"/>
    <w:rsid w:val="00FA2184"/>
    <w:rsid w:val="00FA78ED"/>
    <w:rsid w:val="00FB18F9"/>
    <w:rsid w:val="00FB3D07"/>
    <w:rsid w:val="00FB6F1B"/>
    <w:rsid w:val="00FC138F"/>
    <w:rsid w:val="00FC3EE5"/>
    <w:rsid w:val="00FD1FBD"/>
    <w:rsid w:val="00FD4A07"/>
    <w:rsid w:val="00FD5841"/>
    <w:rsid w:val="00FE1729"/>
    <w:rsid w:val="00FF1A0B"/>
    <w:rsid w:val="00FF71B8"/>
    <w:rsid w:val="04003564"/>
    <w:rsid w:val="044CCF3E"/>
    <w:rsid w:val="0534B75C"/>
    <w:rsid w:val="06C10B61"/>
    <w:rsid w:val="06EF384E"/>
    <w:rsid w:val="0769F162"/>
    <w:rsid w:val="076A7D81"/>
    <w:rsid w:val="08E477E5"/>
    <w:rsid w:val="09A16335"/>
    <w:rsid w:val="0C82B8AD"/>
    <w:rsid w:val="0D803D29"/>
    <w:rsid w:val="0EDA6972"/>
    <w:rsid w:val="0F1B97C0"/>
    <w:rsid w:val="111339D2"/>
    <w:rsid w:val="12464C06"/>
    <w:rsid w:val="12EFB0B0"/>
    <w:rsid w:val="150E88CC"/>
    <w:rsid w:val="16481775"/>
    <w:rsid w:val="16A93EA2"/>
    <w:rsid w:val="1781DE4C"/>
    <w:rsid w:val="182EEDC8"/>
    <w:rsid w:val="19B54780"/>
    <w:rsid w:val="19E93216"/>
    <w:rsid w:val="1B2E8F19"/>
    <w:rsid w:val="1E9EA04B"/>
    <w:rsid w:val="2093A734"/>
    <w:rsid w:val="2134F672"/>
    <w:rsid w:val="2396DBCB"/>
    <w:rsid w:val="23FEEAA5"/>
    <w:rsid w:val="241506CA"/>
    <w:rsid w:val="29F078B3"/>
    <w:rsid w:val="2A94A1B7"/>
    <w:rsid w:val="2AFFFE30"/>
    <w:rsid w:val="2B1CC778"/>
    <w:rsid w:val="2CBA4678"/>
    <w:rsid w:val="2D3F328A"/>
    <w:rsid w:val="2D7858D5"/>
    <w:rsid w:val="2D8205A8"/>
    <w:rsid w:val="2DF301A2"/>
    <w:rsid w:val="2E696541"/>
    <w:rsid w:val="2E9973C3"/>
    <w:rsid w:val="2EF37450"/>
    <w:rsid w:val="2F2394F7"/>
    <w:rsid w:val="306F0CF4"/>
    <w:rsid w:val="309E3ACA"/>
    <w:rsid w:val="31A3C97F"/>
    <w:rsid w:val="32D965A1"/>
    <w:rsid w:val="33E0B839"/>
    <w:rsid w:val="3522340C"/>
    <w:rsid w:val="35DA6901"/>
    <w:rsid w:val="3664DF44"/>
    <w:rsid w:val="370755C6"/>
    <w:rsid w:val="37B4FD34"/>
    <w:rsid w:val="38296BBE"/>
    <w:rsid w:val="388F63A7"/>
    <w:rsid w:val="3A824818"/>
    <w:rsid w:val="3AA12BDB"/>
    <w:rsid w:val="3C3AD8A6"/>
    <w:rsid w:val="3CE04E89"/>
    <w:rsid w:val="3DD9D140"/>
    <w:rsid w:val="3E71E85F"/>
    <w:rsid w:val="3E86D440"/>
    <w:rsid w:val="3E94CF32"/>
    <w:rsid w:val="3EC00A29"/>
    <w:rsid w:val="3EC56772"/>
    <w:rsid w:val="411255AB"/>
    <w:rsid w:val="4189A986"/>
    <w:rsid w:val="4298B598"/>
    <w:rsid w:val="42D08669"/>
    <w:rsid w:val="4306789F"/>
    <w:rsid w:val="4397145F"/>
    <w:rsid w:val="44320F5D"/>
    <w:rsid w:val="49340065"/>
    <w:rsid w:val="498429E8"/>
    <w:rsid w:val="4B08D751"/>
    <w:rsid w:val="4B0DA315"/>
    <w:rsid w:val="4D078446"/>
    <w:rsid w:val="4E2BCAFB"/>
    <w:rsid w:val="4EF25BE8"/>
    <w:rsid w:val="504EC4CB"/>
    <w:rsid w:val="51FE1722"/>
    <w:rsid w:val="52965272"/>
    <w:rsid w:val="52A4CC16"/>
    <w:rsid w:val="52E66343"/>
    <w:rsid w:val="53E3D284"/>
    <w:rsid w:val="54380839"/>
    <w:rsid w:val="5641E55D"/>
    <w:rsid w:val="577951FE"/>
    <w:rsid w:val="57C73209"/>
    <w:rsid w:val="59214782"/>
    <w:rsid w:val="592E2454"/>
    <w:rsid w:val="5951F47C"/>
    <w:rsid w:val="5A46F462"/>
    <w:rsid w:val="5A5B09C7"/>
    <w:rsid w:val="5A6A9315"/>
    <w:rsid w:val="5A9E6F16"/>
    <w:rsid w:val="5AB04AA2"/>
    <w:rsid w:val="5B85C06C"/>
    <w:rsid w:val="5CB9963E"/>
    <w:rsid w:val="5D66E7F6"/>
    <w:rsid w:val="5DE89B0E"/>
    <w:rsid w:val="5E8E7E27"/>
    <w:rsid w:val="5ED491A6"/>
    <w:rsid w:val="5ED6CDD6"/>
    <w:rsid w:val="5EF92D13"/>
    <w:rsid w:val="5F9552C0"/>
    <w:rsid w:val="5FBE754B"/>
    <w:rsid w:val="606805F7"/>
    <w:rsid w:val="60BA2240"/>
    <w:rsid w:val="61DC5214"/>
    <w:rsid w:val="623A6DC9"/>
    <w:rsid w:val="623DC120"/>
    <w:rsid w:val="637F1207"/>
    <w:rsid w:val="645D038A"/>
    <w:rsid w:val="64DF3766"/>
    <w:rsid w:val="68C4B7F1"/>
    <w:rsid w:val="69CD1EB0"/>
    <w:rsid w:val="6A5EDA2C"/>
    <w:rsid w:val="6A707437"/>
    <w:rsid w:val="6AE31282"/>
    <w:rsid w:val="6C72F852"/>
    <w:rsid w:val="6D4074CD"/>
    <w:rsid w:val="6DA300EC"/>
    <w:rsid w:val="6DED753A"/>
    <w:rsid w:val="6DF60CC7"/>
    <w:rsid w:val="6E9296BB"/>
    <w:rsid w:val="70BEA98F"/>
    <w:rsid w:val="70EAE00A"/>
    <w:rsid w:val="71496863"/>
    <w:rsid w:val="743E689C"/>
    <w:rsid w:val="7670A728"/>
    <w:rsid w:val="78EBC791"/>
    <w:rsid w:val="796CB125"/>
    <w:rsid w:val="7A8CC20A"/>
    <w:rsid w:val="7B445DF4"/>
    <w:rsid w:val="7B49F3B6"/>
    <w:rsid w:val="7B6AE1B4"/>
    <w:rsid w:val="7B705E5A"/>
    <w:rsid w:val="7C5DA28D"/>
    <w:rsid w:val="7F3EFB00"/>
    <w:rsid w:val="7F5ACB6C"/>
    <w:rsid w:val="7FD41A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161DFCBF"/>
  <w15:docId w15:val="{6D1DFD80-02D7-45B5-9127-26D9CDC2CD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D36B23"/>
    <w:pPr>
      <w:spacing w:line="360" w:lineRule="auto"/>
    </w:pPr>
    <w:rPr>
      <w:rFonts w:ascii="Arial" w:hAnsi="Arial" w:cs="Arial"/>
    </w:rPr>
  </w:style>
  <w:style w:type="paragraph" w:styleId="berschrift1">
    <w:name w:val="heading 1"/>
    <w:basedOn w:val="Standard"/>
    <w:next w:val="Standard"/>
    <w:link w:val="berschrift1Zchn"/>
    <w:qFormat/>
    <w:rsid w:val="00434F33"/>
    <w:pPr>
      <w:keepNext/>
      <w:outlineLvl w:val="0"/>
    </w:pPr>
    <w:rPr>
      <w:bCs/>
      <w:kern w:val="32"/>
      <w:sz w:val="28"/>
      <w:szCs w:val="32"/>
    </w:rPr>
  </w:style>
  <w:style w:type="paragraph" w:styleId="berschrift2">
    <w:name w:val="heading 2"/>
    <w:basedOn w:val="Standard"/>
    <w:next w:val="Standard"/>
    <w:link w:val="berschrift2Zchn"/>
    <w:qFormat/>
    <w:rsid w:val="00434F33"/>
    <w:pPr>
      <w:keepNext/>
      <w:outlineLvl w:val="1"/>
    </w:pPr>
    <w:rPr>
      <w:b/>
      <w:bCs/>
      <w:iCs/>
      <w:szCs w:val="28"/>
    </w:rPr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rsid w:val="003C239E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rsid w:val="003C239E"/>
    <w:pPr>
      <w:tabs>
        <w:tab w:val="center" w:pos="4536"/>
        <w:tab w:val="right" w:pos="9072"/>
      </w:tabs>
    </w:pPr>
  </w:style>
  <w:style w:type="paragraph" w:styleId="StandardWeb">
    <w:name w:val="Normal (Web)"/>
    <w:basedOn w:val="Standard"/>
    <w:rsid w:val="00630088"/>
    <w:pPr>
      <w:spacing w:before="100" w:beforeAutospacing="1" w:after="100" w:afterAutospacing="1"/>
    </w:pPr>
  </w:style>
  <w:style w:type="character" w:styleId="Fett">
    <w:name w:val="Strong"/>
    <w:qFormat/>
    <w:rsid w:val="00630088"/>
    <w:rPr>
      <w:b/>
      <w:bCs/>
    </w:rPr>
  </w:style>
  <w:style w:type="paragraph" w:customStyle="1" w:styleId="subhead">
    <w:name w:val="subhead"/>
    <w:basedOn w:val="Standard"/>
    <w:rsid w:val="00930B1C"/>
    <w:pPr>
      <w:spacing w:line="255" w:lineRule="atLeast"/>
    </w:pPr>
    <w:rPr>
      <w:rFonts w:ascii="Verdana" w:hAnsi="Verdana"/>
      <w:b/>
      <w:bCs/>
      <w:color w:val="464646"/>
      <w:sz w:val="18"/>
      <w:szCs w:val="18"/>
    </w:rPr>
  </w:style>
  <w:style w:type="character" w:styleId="Hyperlink">
    <w:name w:val="Hyperlink"/>
    <w:rsid w:val="009D3590"/>
    <w:rPr>
      <w:rFonts w:ascii="Verdana" w:hAnsi="Verdana" w:hint="default"/>
      <w:color w:val="000000"/>
      <w:sz w:val="17"/>
      <w:szCs w:val="17"/>
      <w:u w:val="single"/>
    </w:rPr>
  </w:style>
  <w:style w:type="paragraph" w:styleId="Sprechblasentext">
    <w:name w:val="Balloon Text"/>
    <w:basedOn w:val="Standard"/>
    <w:link w:val="SprechblasentextZchn"/>
    <w:rsid w:val="00E006CE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E006CE"/>
    <w:rPr>
      <w:rFonts w:ascii="Tahoma" w:hAnsi="Tahoma" w:cs="Tahoma"/>
      <w:sz w:val="16"/>
      <w:szCs w:val="16"/>
    </w:rPr>
  </w:style>
  <w:style w:type="character" w:customStyle="1" w:styleId="berschrift2Zchn">
    <w:name w:val="Überschrift 2 Zchn"/>
    <w:basedOn w:val="Absatz-Standardschriftart"/>
    <w:link w:val="berschrift2"/>
    <w:rsid w:val="00EF7129"/>
    <w:rPr>
      <w:rFonts w:ascii="Arial" w:hAnsi="Arial" w:cs="Arial"/>
      <w:b/>
      <w:bCs/>
      <w:iCs/>
      <w:szCs w:val="28"/>
    </w:rPr>
  </w:style>
  <w:style w:type="character" w:styleId="Kommentarzeichen">
    <w:name w:val="annotation reference"/>
    <w:basedOn w:val="Absatz-Standardschriftart"/>
    <w:rsid w:val="00E95DA6"/>
    <w:rPr>
      <w:sz w:val="16"/>
      <w:szCs w:val="16"/>
    </w:rPr>
  </w:style>
  <w:style w:type="paragraph" w:styleId="Kommentartext">
    <w:name w:val="annotation text"/>
    <w:basedOn w:val="Standard"/>
    <w:link w:val="KommentartextZchn"/>
    <w:rsid w:val="00E95DA6"/>
  </w:style>
  <w:style w:type="character" w:customStyle="1" w:styleId="KommentartextZchn">
    <w:name w:val="Kommentartext Zchn"/>
    <w:basedOn w:val="Absatz-Standardschriftart"/>
    <w:link w:val="Kommentartext"/>
    <w:rsid w:val="00E95DA6"/>
  </w:style>
  <w:style w:type="paragraph" w:styleId="Kommentarthema">
    <w:name w:val="annotation subject"/>
    <w:basedOn w:val="Kommentartext"/>
    <w:next w:val="Kommentartext"/>
    <w:link w:val="KommentarthemaZchn"/>
    <w:rsid w:val="00E95DA6"/>
    <w:rPr>
      <w:b/>
      <w:bCs/>
    </w:rPr>
  </w:style>
  <w:style w:type="character" w:customStyle="1" w:styleId="KommentarthemaZchn">
    <w:name w:val="Kommentarthema Zchn"/>
    <w:basedOn w:val="KommentartextZchn"/>
    <w:link w:val="Kommentarthema"/>
    <w:rsid w:val="00E95DA6"/>
    <w:rPr>
      <w:b/>
      <w:bCs/>
    </w:rPr>
  </w:style>
  <w:style w:type="paragraph" w:styleId="Listenabsatz">
    <w:name w:val="List Paragraph"/>
    <w:basedOn w:val="Standard"/>
    <w:uiPriority w:val="34"/>
    <w:qFormat/>
    <w:rsid w:val="00F82635"/>
    <w:pPr>
      <w:ind w:left="720"/>
      <w:contextualSpacing/>
    </w:pPr>
  </w:style>
  <w:style w:type="table" w:styleId="Tabellenraster">
    <w:name w:val="Table Grid"/>
    <w:basedOn w:val="NormaleTabelle"/>
    <w:rsid w:val="009C6E5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erschrift1Zchn">
    <w:name w:val="Überschrift 1 Zchn"/>
    <w:basedOn w:val="Absatz-Standardschriftart"/>
    <w:link w:val="berschrift1"/>
    <w:rsid w:val="009958A6"/>
    <w:rPr>
      <w:rFonts w:ascii="Arial" w:hAnsi="Arial" w:cs="Arial"/>
      <w:bCs/>
      <w:kern w:val="32"/>
      <w:sz w:val="28"/>
      <w:szCs w:val="32"/>
    </w:rPr>
  </w:style>
  <w:style w:type="character" w:customStyle="1" w:styleId="schriftkataloginhaltmitte">
    <w:name w:val="schrift_katalog_inhalt_mitte"/>
    <w:basedOn w:val="Absatz-Standardschriftart"/>
    <w:rsid w:val="00C90E66"/>
  </w:style>
  <w:style w:type="character" w:styleId="BesuchterLink">
    <w:name w:val="FollowedHyperlink"/>
    <w:basedOn w:val="Absatz-Standardschriftart"/>
    <w:semiHidden/>
    <w:unhideWhenUsed/>
    <w:rsid w:val="00637FDB"/>
    <w:rPr>
      <w:color w:val="800080" w:themeColor="followed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4120EB"/>
    <w:rPr>
      <w:color w:val="605E5C"/>
      <w:shd w:val="clear" w:color="auto" w:fill="E1DFDD"/>
    </w:rPr>
  </w:style>
  <w:style w:type="paragraph" w:styleId="berarbeitung">
    <w:name w:val="Revision"/>
    <w:hidden/>
    <w:uiPriority w:val="99"/>
    <w:semiHidden/>
    <w:rsid w:val="0038422B"/>
    <w:rPr>
      <w:rFonts w:ascii="Arial" w:hAnsi="Arial" w:cs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88958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2552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9904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4202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4931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334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149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089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468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663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057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23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988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0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562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4646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6045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9559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375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9959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9628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2018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120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634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10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748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4217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64301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6284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7234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31864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9656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114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60973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668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749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://www.sauerteig.de/sauerteig-fuer-zuhause/" TargetMode="Externa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https://shop.sauerteig.de/" TargetMode="Externa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5" Type="http://schemas.openxmlformats.org/officeDocument/2006/relationships/styles" Target="styles.xml"/><Relationship Id="rId15" Type="http://schemas.openxmlformats.org/officeDocument/2006/relationships/hyperlink" Target="https://www.facebook.com/groups/bsourdough" TargetMode="Externa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yperlink" Target="https://www.instagram.com/sauerteig_spezialist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.john\kommunikation.pur%20GmbH\SharePoint%20-%20Dokumente\Team\Kunden\B&#214;CKER_cs_pvt_sj_sw\Projektordner\KOMMUNIKATION\A_Pressemitteilungen\PM_BOECKER_Vorlage_Publikumspresse_2026-xx-xx.dotx" TargetMode="Externa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313491a-7e6f-4287-9534-ab232e81e77a" xsi:nil="true"/>
    <lcf76f155ced4ddcb4097134ff3c332f xmlns="f775f55a-9da5-4d7b-957a-de67a3365fdb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9EB0E86D1DEC04A8F990B6E4BB82CBF" ma:contentTypeVersion="13" ma:contentTypeDescription="Ein neues Dokument erstellen." ma:contentTypeScope="" ma:versionID="368ffb7ce3aeab7b817e320edf1dd3d9">
  <xsd:schema xmlns:xsd="http://www.w3.org/2001/XMLSchema" xmlns:xs="http://www.w3.org/2001/XMLSchema" xmlns:p="http://schemas.microsoft.com/office/2006/metadata/properties" xmlns:ns2="f775f55a-9da5-4d7b-957a-de67a3365fdb" xmlns:ns3="a313491a-7e6f-4287-9534-ab232e81e77a" targetNamespace="http://schemas.microsoft.com/office/2006/metadata/properties" ma:root="true" ma:fieldsID="39b6e62f76909425a809788dad186970" ns2:_="" ns3:_="">
    <xsd:import namespace="f775f55a-9da5-4d7b-957a-de67a3365fdb"/>
    <xsd:import namespace="a313491a-7e6f-4287-9534-ab232e81e77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MediaLengthInSecond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775f55a-9da5-4d7b-957a-de67a3365fd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Bildmarkierungen" ma:readOnly="false" ma:fieldId="{5cf76f15-5ced-4ddc-b409-7134ff3c332f}" ma:taxonomyMulti="true" ma:sspId="eeab5930-0762-4681-b2a1-2d440a77dbe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313491a-7e6f-4287-9534-ab232e81e77a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cf8ab708-95e3-4f7f-829a-fefcb275c6e7}" ma:internalName="TaxCatchAll" ma:showField="CatchAllData" ma:web="a313491a-7e6f-4287-9534-ab232e81e77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3D4280B-443F-445F-AC0C-B34682124F4D}">
  <ds:schemaRefs>
    <ds:schemaRef ds:uri="http://schemas.microsoft.com/office/2006/metadata/properties"/>
    <ds:schemaRef ds:uri="http://schemas.microsoft.com/office/infopath/2007/PartnerControls"/>
    <ds:schemaRef ds:uri="a313491a-7e6f-4287-9534-ab232e81e77a"/>
    <ds:schemaRef ds:uri="f775f55a-9da5-4d7b-957a-de67a3365fdb"/>
  </ds:schemaRefs>
</ds:datastoreItem>
</file>

<file path=customXml/itemProps2.xml><?xml version="1.0" encoding="utf-8"?>
<ds:datastoreItem xmlns:ds="http://schemas.openxmlformats.org/officeDocument/2006/customXml" ds:itemID="{EFECFC09-7FE1-4492-8668-7B2EB730EE80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1104327-D0CC-4723-84F2-EFA1AE74982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775f55a-9da5-4d7b-957a-de67a3365fdb"/>
    <ds:schemaRef ds:uri="a313491a-7e6f-4287-9534-ab232e81e77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PM_BOECKER_Vorlage_Publikumspresse_2026-xx-xx</Template>
  <TotalTime>0</TotalTime>
  <Pages>2</Pages>
  <Words>676</Words>
  <Characters>4266</Characters>
  <Application>Microsoft Office Word</Application>
  <DocSecurity>0</DocSecurity>
  <Lines>35</Lines>
  <Paragraphs>9</Paragraphs>
  <ScaleCrop>false</ScaleCrop>
  <Company/>
  <LinksUpToDate>false</LinksUpToDate>
  <CharactersWithSpaces>4933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PM_BOECKER</dc:title>
  <dc:creator>kommunikation.pur Simone John</dc:creator>
  <cp:lastModifiedBy>Simone John - kommunikation.pur GmbH</cp:lastModifiedBy>
  <cp:revision>27</cp:revision>
  <cp:lastPrinted>2026-04-20T07:48:00Z</cp:lastPrinted>
  <dcterms:created xsi:type="dcterms:W3CDTF">2026-04-14T12:29:00Z</dcterms:created>
  <dcterms:modified xsi:type="dcterms:W3CDTF">2026-04-20T07:49:00Z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0x010100F9EB0E86D1DEC04A8F990B6E4BB82CBF</vt:lpwstr>
  </property>
  <property fmtid="{D5CDD505-2E9C-101B-9397-08002B2CF9AE}" pid="3" name="Order">
    <vt:r8>1654000</vt:r8>
  </property>
  <property fmtid="{D5CDD505-2E9C-101B-9397-08002B2CF9AE}" pid="4" name="MediaServiceImageTags">
    <vt:lpwstr/>
  </property>
</Properties>
</file>