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C5915" w14:textId="0D18D232" w:rsidR="005753FF" w:rsidRPr="00FA648D" w:rsidRDefault="00975B6B" w:rsidP="00882EA2">
      <w:pPr>
        <w:tabs>
          <w:tab w:val="right" w:pos="9214"/>
        </w:tabs>
        <w:spacing w:line="360" w:lineRule="auto"/>
        <w:rPr>
          <w:sz w:val="22"/>
          <w:szCs w:val="22"/>
        </w:rPr>
      </w:pPr>
      <w:r w:rsidRPr="00FA648D">
        <w:rPr>
          <w:sz w:val="22"/>
          <w:szCs w:val="22"/>
        </w:rPr>
        <w:t xml:space="preserve">Mönchengladbach, </w:t>
      </w:r>
      <w:r w:rsidR="00B544D9">
        <w:rPr>
          <w:sz w:val="22"/>
          <w:szCs w:val="22"/>
        </w:rPr>
        <w:t xml:space="preserve">29. </w:t>
      </w:r>
      <w:r w:rsidR="006D6676">
        <w:rPr>
          <w:sz w:val="22"/>
          <w:szCs w:val="22"/>
        </w:rPr>
        <w:t>Januar</w:t>
      </w:r>
      <w:r w:rsidR="00727A9B" w:rsidRPr="00FA648D">
        <w:rPr>
          <w:sz w:val="22"/>
          <w:szCs w:val="22"/>
        </w:rPr>
        <w:t xml:space="preserve"> 20</w:t>
      </w:r>
      <w:r w:rsidR="004741B9" w:rsidRPr="00FA648D">
        <w:rPr>
          <w:sz w:val="22"/>
          <w:szCs w:val="22"/>
        </w:rPr>
        <w:t>2</w:t>
      </w:r>
      <w:r w:rsidR="00E25574">
        <w:rPr>
          <w:sz w:val="22"/>
          <w:szCs w:val="22"/>
        </w:rPr>
        <w:t>6</w:t>
      </w:r>
    </w:p>
    <w:p w14:paraId="2D126BB2" w14:textId="6786D002" w:rsidR="00B10C75" w:rsidRPr="00245CDA" w:rsidRDefault="001E06EF" w:rsidP="00BF4C63">
      <w:pPr>
        <w:spacing w:line="360" w:lineRule="auto"/>
      </w:pPr>
      <w:r>
        <w:rPr>
          <w:b/>
          <w:sz w:val="32"/>
          <w:szCs w:val="32"/>
        </w:rPr>
        <w:br/>
      </w:r>
      <w:r w:rsidR="00693E9E" w:rsidRPr="00976BE7">
        <w:rPr>
          <w:b/>
          <w:i/>
          <w:iCs/>
          <w:sz w:val="32"/>
          <w:szCs w:val="32"/>
        </w:rPr>
        <w:t>Spor+:</w:t>
      </w:r>
      <w:r w:rsidR="00693E9E" w:rsidRPr="00693E9E">
        <w:rPr>
          <w:b/>
          <w:sz w:val="32"/>
          <w:szCs w:val="32"/>
        </w:rPr>
        <w:t xml:space="preserve"> Neuer Elektrolyt-Drink für einen aktiven Alltag</w:t>
      </w:r>
    </w:p>
    <w:p w14:paraId="716CF96D" w14:textId="3982C883" w:rsidR="00ED7B0C" w:rsidRDefault="00ED7B0C" w:rsidP="005B150C">
      <w:pPr>
        <w:spacing w:line="360" w:lineRule="auto"/>
        <w:rPr>
          <w:b/>
          <w:sz w:val="22"/>
          <w:szCs w:val="22"/>
        </w:rPr>
      </w:pPr>
      <w:r w:rsidRPr="00ED7B0C">
        <w:rPr>
          <w:b/>
          <w:sz w:val="22"/>
          <w:szCs w:val="22"/>
        </w:rPr>
        <w:t xml:space="preserve">Valensina und Joshua Kimmich </w:t>
      </w:r>
      <w:r w:rsidR="00340124">
        <w:rPr>
          <w:b/>
          <w:sz w:val="22"/>
          <w:szCs w:val="22"/>
        </w:rPr>
        <w:t>sorgen für</w:t>
      </w:r>
      <w:r w:rsidRPr="00ED7B0C">
        <w:rPr>
          <w:b/>
          <w:sz w:val="22"/>
          <w:szCs w:val="22"/>
        </w:rPr>
        <w:t xml:space="preserve"> funktionale Erfrischung in drei modernen Sorten</w:t>
      </w:r>
    </w:p>
    <w:p w14:paraId="6C4F5DF3" w14:textId="77777777" w:rsidR="00ED7B0C" w:rsidRDefault="00ED7B0C" w:rsidP="005B150C">
      <w:pPr>
        <w:spacing w:line="360" w:lineRule="auto"/>
        <w:rPr>
          <w:b/>
          <w:sz w:val="22"/>
          <w:szCs w:val="22"/>
        </w:rPr>
      </w:pPr>
    </w:p>
    <w:p w14:paraId="60FD6221" w14:textId="1F93C550" w:rsidR="008316E3" w:rsidRPr="008316E3" w:rsidRDefault="008316E3" w:rsidP="4A7373C0">
      <w:pPr>
        <w:spacing w:line="360" w:lineRule="auto"/>
        <w:rPr>
          <w:b/>
          <w:bCs/>
          <w:sz w:val="22"/>
          <w:szCs w:val="22"/>
        </w:rPr>
      </w:pPr>
      <w:r w:rsidRPr="57667776">
        <w:rPr>
          <w:b/>
          <w:bCs/>
          <w:sz w:val="22"/>
          <w:szCs w:val="22"/>
        </w:rPr>
        <w:t xml:space="preserve">Ob beim Sport, unterwegs oder einfach zwischendurch: Mit </w:t>
      </w:r>
      <w:r w:rsidRPr="00976BE7">
        <w:rPr>
          <w:b/>
          <w:bCs/>
          <w:i/>
          <w:iCs/>
          <w:sz w:val="22"/>
          <w:szCs w:val="22"/>
        </w:rPr>
        <w:t>Spor+</w:t>
      </w:r>
      <w:r w:rsidRPr="57667776">
        <w:rPr>
          <w:b/>
          <w:bCs/>
          <w:sz w:val="22"/>
          <w:szCs w:val="22"/>
        </w:rPr>
        <w:t xml:space="preserve"> bringt Valensina ab Februar 2026 neue Elektrolytgetränke auf den Markt, die Funktion und Geschmack auf moderne Weise verbinden. Gemeinsam mit Fußballprofi Joshua Kimmich entwickelt, vereinen die drei Sorten funktionalen Mehrwert</w:t>
      </w:r>
      <w:r w:rsidR="00652F46">
        <w:rPr>
          <w:b/>
          <w:bCs/>
          <w:sz w:val="22"/>
          <w:szCs w:val="22"/>
        </w:rPr>
        <w:t xml:space="preserve"> und</w:t>
      </w:r>
      <w:r w:rsidRPr="57667776">
        <w:rPr>
          <w:b/>
          <w:bCs/>
          <w:sz w:val="22"/>
          <w:szCs w:val="22"/>
        </w:rPr>
        <w:t xml:space="preserve"> frische Geschmacksprofile</w:t>
      </w:r>
      <w:r w:rsidR="00652F46">
        <w:rPr>
          <w:b/>
          <w:bCs/>
          <w:sz w:val="22"/>
          <w:szCs w:val="22"/>
        </w:rPr>
        <w:t xml:space="preserve"> </w:t>
      </w:r>
      <w:r w:rsidRPr="57667776">
        <w:rPr>
          <w:b/>
          <w:bCs/>
          <w:sz w:val="22"/>
          <w:szCs w:val="22"/>
        </w:rPr>
        <w:t>– ganz ohne Zucker</w:t>
      </w:r>
      <w:r w:rsidR="00652F46">
        <w:rPr>
          <w:b/>
          <w:bCs/>
          <w:sz w:val="22"/>
          <w:szCs w:val="22"/>
        </w:rPr>
        <w:t>zusatz</w:t>
      </w:r>
      <w:r w:rsidRPr="57667776">
        <w:rPr>
          <w:b/>
          <w:bCs/>
          <w:sz w:val="22"/>
          <w:szCs w:val="22"/>
        </w:rPr>
        <w:t xml:space="preserve"> und Kalorien.</w:t>
      </w:r>
      <w:r w:rsidR="00B121E9" w:rsidRPr="57667776">
        <w:rPr>
          <w:b/>
          <w:bCs/>
          <w:sz w:val="22"/>
          <w:szCs w:val="22"/>
        </w:rPr>
        <w:t xml:space="preserve"> </w:t>
      </w:r>
      <w:r w:rsidRPr="57667776">
        <w:rPr>
          <w:b/>
          <w:bCs/>
          <w:sz w:val="22"/>
          <w:szCs w:val="22"/>
        </w:rPr>
        <w:t>Leicht kohlensäurehaltig und angenehm erfrischend sind die neuen Drinks der perfekte Begleiter für alle, die im Alltag aktiv sind und bewusst genießen möchten. D</w:t>
      </w:r>
      <w:r w:rsidR="008E367A" w:rsidRPr="57667776">
        <w:rPr>
          <w:b/>
          <w:bCs/>
          <w:sz w:val="22"/>
          <w:szCs w:val="22"/>
        </w:rPr>
        <w:t>ie</w:t>
      </w:r>
      <w:r w:rsidRPr="57667776">
        <w:rPr>
          <w:b/>
          <w:bCs/>
          <w:sz w:val="22"/>
          <w:szCs w:val="22"/>
        </w:rPr>
        <w:t xml:space="preserve"> handliche 0,5-Liter-</w:t>
      </w:r>
      <w:r w:rsidR="008E367A" w:rsidRPr="57667776">
        <w:rPr>
          <w:b/>
          <w:bCs/>
          <w:sz w:val="22"/>
          <w:szCs w:val="22"/>
        </w:rPr>
        <w:t xml:space="preserve">PET-Flasche </w:t>
      </w:r>
      <w:r w:rsidRPr="57667776">
        <w:rPr>
          <w:b/>
          <w:bCs/>
          <w:sz w:val="22"/>
          <w:szCs w:val="22"/>
        </w:rPr>
        <w:t>passt dabei genauso gut in die Sporttasche wie in den Rucksack.</w:t>
      </w:r>
    </w:p>
    <w:p w14:paraId="0A57F1B1" w14:textId="77777777" w:rsidR="00296B5C" w:rsidRDefault="00296B5C" w:rsidP="00D13A08">
      <w:pPr>
        <w:pStyle w:val="Default"/>
        <w:spacing w:line="360" w:lineRule="auto"/>
        <w:rPr>
          <w:b/>
          <w:bCs/>
          <w:sz w:val="20"/>
          <w:szCs w:val="20"/>
        </w:rPr>
      </w:pPr>
    </w:p>
    <w:p w14:paraId="1FF14DE1" w14:textId="596ECA69" w:rsidR="003530B3" w:rsidRDefault="003530B3" w:rsidP="00D13A08">
      <w:pPr>
        <w:pStyle w:val="Default"/>
        <w:spacing w:line="360" w:lineRule="auto"/>
        <w:rPr>
          <w:b/>
          <w:bCs/>
          <w:sz w:val="20"/>
          <w:szCs w:val="20"/>
        </w:rPr>
      </w:pPr>
      <w:r w:rsidRPr="00976BE7">
        <w:rPr>
          <w:b/>
          <w:bCs/>
          <w:i/>
          <w:iCs/>
          <w:sz w:val="20"/>
          <w:szCs w:val="20"/>
        </w:rPr>
        <w:t>Spor+:</w:t>
      </w:r>
      <w:r w:rsidRPr="003530B3">
        <w:rPr>
          <w:b/>
          <w:bCs/>
          <w:sz w:val="20"/>
          <w:szCs w:val="20"/>
        </w:rPr>
        <w:t xml:space="preserve"> Trinken, wenn Leistung gefragt ist</w:t>
      </w:r>
    </w:p>
    <w:p w14:paraId="199270F4" w14:textId="77777777" w:rsidR="0097616B" w:rsidRPr="0097616B" w:rsidRDefault="0097616B" w:rsidP="0097616B">
      <w:pPr>
        <w:pStyle w:val="Default"/>
        <w:spacing w:line="360" w:lineRule="auto"/>
        <w:rPr>
          <w:sz w:val="20"/>
          <w:szCs w:val="20"/>
        </w:rPr>
      </w:pPr>
      <w:r w:rsidRPr="0097616B">
        <w:rPr>
          <w:sz w:val="20"/>
          <w:szCs w:val="20"/>
        </w:rPr>
        <w:t>„Mir ist wichtig, dass die Produkte nicht nur gut schmecken, sondern auch einen echten Mehrwert bieten. Egal ob beim Sport oder für zwischendurch, der funktionale Ansatz der Elektrolyt-Drinks passt perfekt zu meinem Alltag“, sagt Joshua Kimmich über die neuen Elektrolytgetränke von Valensina.</w:t>
      </w:r>
    </w:p>
    <w:p w14:paraId="0AC70211" w14:textId="77777777" w:rsidR="00296B5C" w:rsidRPr="003530B3" w:rsidRDefault="00296B5C" w:rsidP="00D13A08">
      <w:pPr>
        <w:pStyle w:val="Default"/>
        <w:spacing w:line="360" w:lineRule="auto"/>
        <w:rPr>
          <w:b/>
          <w:bCs/>
          <w:sz w:val="20"/>
          <w:szCs w:val="20"/>
        </w:rPr>
      </w:pPr>
    </w:p>
    <w:p w14:paraId="2C4771E8" w14:textId="11BA28F6" w:rsidR="0000322B" w:rsidRDefault="0000322B" w:rsidP="0000322B">
      <w:pPr>
        <w:pStyle w:val="Default"/>
        <w:spacing w:line="360" w:lineRule="auto"/>
        <w:rPr>
          <w:sz w:val="20"/>
          <w:szCs w:val="20"/>
        </w:rPr>
      </w:pPr>
      <w:r w:rsidRPr="006C1AC9">
        <w:rPr>
          <w:sz w:val="20"/>
          <w:szCs w:val="20"/>
        </w:rPr>
        <w:t>Egal, wie d</w:t>
      </w:r>
      <w:r w:rsidR="00296B5C">
        <w:rPr>
          <w:sz w:val="20"/>
          <w:szCs w:val="20"/>
        </w:rPr>
        <w:t>er</w:t>
      </w:r>
      <w:r w:rsidRPr="006C1AC9">
        <w:rPr>
          <w:sz w:val="20"/>
          <w:szCs w:val="20"/>
        </w:rPr>
        <w:t xml:space="preserve"> Tag aussieht – </w:t>
      </w:r>
      <w:r>
        <w:rPr>
          <w:sz w:val="20"/>
          <w:szCs w:val="20"/>
        </w:rPr>
        <w:t xml:space="preserve">Valensina </w:t>
      </w:r>
      <w:r w:rsidRPr="00976BE7">
        <w:rPr>
          <w:i/>
          <w:iCs/>
          <w:sz w:val="20"/>
          <w:szCs w:val="20"/>
        </w:rPr>
        <w:t>Spor+</w:t>
      </w:r>
      <w:r w:rsidRPr="006C1AC9">
        <w:rPr>
          <w:sz w:val="20"/>
          <w:szCs w:val="20"/>
        </w:rPr>
        <w:t xml:space="preserve"> liefert die passende Unterstützung</w:t>
      </w:r>
      <w:r>
        <w:rPr>
          <w:sz w:val="20"/>
          <w:szCs w:val="20"/>
        </w:rPr>
        <w:t>:</w:t>
      </w:r>
    </w:p>
    <w:p w14:paraId="138F5122" w14:textId="16645CB6" w:rsidR="006C1AC9" w:rsidRPr="006C1AC9" w:rsidRDefault="006C1AC9" w:rsidP="006C1AC9">
      <w:pPr>
        <w:pStyle w:val="Default"/>
        <w:numPr>
          <w:ilvl w:val="0"/>
          <w:numId w:val="23"/>
        </w:numPr>
        <w:spacing w:line="360" w:lineRule="auto"/>
        <w:rPr>
          <w:sz w:val="20"/>
          <w:szCs w:val="20"/>
        </w:rPr>
      </w:pPr>
      <w:r w:rsidRPr="006C1AC9">
        <w:rPr>
          <w:b/>
          <w:bCs/>
          <w:sz w:val="20"/>
          <w:szCs w:val="20"/>
        </w:rPr>
        <w:t>FOKUS Apfel-Minze</w:t>
      </w:r>
      <w:r>
        <w:rPr>
          <w:b/>
          <w:bCs/>
          <w:sz w:val="20"/>
          <w:szCs w:val="20"/>
        </w:rPr>
        <w:t xml:space="preserve">: </w:t>
      </w:r>
      <w:r w:rsidRPr="006C1AC9">
        <w:rPr>
          <w:sz w:val="20"/>
          <w:szCs w:val="20"/>
        </w:rPr>
        <w:t>ideal für lange Tage, Workouts mit Köpfchen oder mentale Challenges.</w:t>
      </w:r>
      <w:r w:rsidR="00F1780E">
        <w:rPr>
          <w:sz w:val="20"/>
          <w:szCs w:val="20"/>
        </w:rPr>
        <w:t xml:space="preserve"> </w:t>
      </w:r>
      <w:r w:rsidR="00F1780E" w:rsidRPr="00610660">
        <w:rPr>
          <w:sz w:val="20"/>
          <w:szCs w:val="20"/>
        </w:rPr>
        <w:t>Vitamin B6, Vitamin B12 und Magnesium tragen zur Verringerung von Müdigkeit und Ermüdung bei.</w:t>
      </w:r>
    </w:p>
    <w:p w14:paraId="087D7B45" w14:textId="77777777" w:rsidR="00D13A08" w:rsidRPr="00610660" w:rsidRDefault="006C1AC9" w:rsidP="00D13A08">
      <w:pPr>
        <w:pStyle w:val="Default"/>
        <w:numPr>
          <w:ilvl w:val="0"/>
          <w:numId w:val="22"/>
        </w:numPr>
        <w:spacing w:line="360" w:lineRule="auto"/>
        <w:rPr>
          <w:sz w:val="20"/>
          <w:szCs w:val="20"/>
        </w:rPr>
      </w:pPr>
      <w:r w:rsidRPr="006C1AC9">
        <w:rPr>
          <w:b/>
          <w:bCs/>
          <w:sz w:val="20"/>
          <w:szCs w:val="20"/>
        </w:rPr>
        <w:t>MUSKEL Exotik</w:t>
      </w:r>
      <w:r w:rsidR="00F1780E" w:rsidRPr="00D13A08">
        <w:rPr>
          <w:b/>
          <w:bCs/>
          <w:sz w:val="20"/>
          <w:szCs w:val="20"/>
        </w:rPr>
        <w:t xml:space="preserve">: </w:t>
      </w:r>
      <w:r w:rsidR="00D13A08" w:rsidRPr="00D13A08">
        <w:rPr>
          <w:sz w:val="20"/>
          <w:szCs w:val="20"/>
        </w:rPr>
        <w:t>n</w:t>
      </w:r>
      <w:r w:rsidRPr="006C1AC9">
        <w:rPr>
          <w:sz w:val="20"/>
          <w:szCs w:val="20"/>
        </w:rPr>
        <w:t>ach dem Training oder bei intensiven Einheiten</w:t>
      </w:r>
      <w:r w:rsidR="00D13A08" w:rsidRPr="00D13A08">
        <w:rPr>
          <w:sz w:val="20"/>
          <w:szCs w:val="20"/>
        </w:rPr>
        <w:t>.</w:t>
      </w:r>
      <w:r w:rsidRPr="006C1AC9">
        <w:rPr>
          <w:sz w:val="20"/>
          <w:szCs w:val="20"/>
        </w:rPr>
        <w:t xml:space="preserve"> </w:t>
      </w:r>
      <w:r w:rsidR="00D13A08" w:rsidRPr="00610660">
        <w:rPr>
          <w:sz w:val="20"/>
          <w:szCs w:val="20"/>
        </w:rPr>
        <w:t>Kalium, Calcium und Magnesium tragen zu einer normalen Muskelfunktion bei.</w:t>
      </w:r>
    </w:p>
    <w:p w14:paraId="0F0A1039" w14:textId="3054D94F" w:rsidR="006C1AC9" w:rsidRDefault="006C1AC9" w:rsidP="004E5F92">
      <w:pPr>
        <w:pStyle w:val="Default"/>
        <w:numPr>
          <w:ilvl w:val="0"/>
          <w:numId w:val="23"/>
        </w:numPr>
        <w:spacing w:line="360" w:lineRule="auto"/>
        <w:rPr>
          <w:sz w:val="20"/>
          <w:szCs w:val="20"/>
        </w:rPr>
      </w:pPr>
      <w:r w:rsidRPr="006C1AC9">
        <w:rPr>
          <w:b/>
          <w:bCs/>
          <w:sz w:val="20"/>
          <w:szCs w:val="20"/>
        </w:rPr>
        <w:t>POWER Pink Grapefruit</w:t>
      </w:r>
      <w:r w:rsidR="00F1780E" w:rsidRPr="00D13A08">
        <w:rPr>
          <w:b/>
          <w:bCs/>
          <w:sz w:val="20"/>
          <w:szCs w:val="20"/>
        </w:rPr>
        <w:t xml:space="preserve">: </w:t>
      </w:r>
      <w:r w:rsidR="00D13A08">
        <w:rPr>
          <w:sz w:val="20"/>
          <w:szCs w:val="20"/>
        </w:rPr>
        <w:t>m</w:t>
      </w:r>
      <w:r w:rsidRPr="006C1AC9">
        <w:rPr>
          <w:sz w:val="20"/>
          <w:szCs w:val="20"/>
        </w:rPr>
        <w:t>it Koffein für den Extra-Kick, wenn die Energie nachlässt</w:t>
      </w:r>
      <w:r w:rsidR="00A36EA9">
        <w:rPr>
          <w:sz w:val="20"/>
          <w:szCs w:val="20"/>
        </w:rPr>
        <w:t>. P</w:t>
      </w:r>
      <w:r w:rsidRPr="006C1AC9">
        <w:rPr>
          <w:sz w:val="20"/>
          <w:szCs w:val="20"/>
        </w:rPr>
        <w:t>erfekt vor dem Training oder für aktive Momente im Alltag.</w:t>
      </w:r>
    </w:p>
    <w:p w14:paraId="6E36FB66" w14:textId="77777777" w:rsidR="00DA12D0" w:rsidRPr="00D13A08" w:rsidRDefault="00DA12D0" w:rsidP="00DA12D0">
      <w:pPr>
        <w:pStyle w:val="Default"/>
        <w:spacing w:line="360" w:lineRule="auto"/>
        <w:ind w:left="720"/>
        <w:rPr>
          <w:sz w:val="20"/>
          <w:szCs w:val="20"/>
        </w:rPr>
      </w:pPr>
    </w:p>
    <w:p w14:paraId="1EFF8FC1" w14:textId="05F4BEF1" w:rsidR="00733929" w:rsidRPr="00733929" w:rsidRDefault="00733929" w:rsidP="00733929">
      <w:pPr>
        <w:pStyle w:val="Default"/>
        <w:spacing w:line="360" w:lineRule="auto"/>
        <w:rPr>
          <w:sz w:val="20"/>
          <w:szCs w:val="20"/>
        </w:rPr>
      </w:pPr>
      <w:r w:rsidRPr="4A7373C0">
        <w:rPr>
          <w:sz w:val="20"/>
          <w:szCs w:val="20"/>
        </w:rPr>
        <w:t xml:space="preserve">Die leichte Kohlensäure sorgt für extra </w:t>
      </w:r>
      <w:r w:rsidR="00652F46">
        <w:rPr>
          <w:sz w:val="20"/>
          <w:szCs w:val="20"/>
        </w:rPr>
        <w:t>Erfrischung</w:t>
      </w:r>
      <w:r w:rsidRPr="4A7373C0">
        <w:rPr>
          <w:sz w:val="20"/>
          <w:szCs w:val="20"/>
        </w:rPr>
        <w:t xml:space="preserve"> und hebt </w:t>
      </w:r>
      <w:r w:rsidRPr="00976BE7">
        <w:rPr>
          <w:i/>
          <w:iCs/>
          <w:sz w:val="20"/>
          <w:szCs w:val="20"/>
        </w:rPr>
        <w:t>Spor+</w:t>
      </w:r>
      <w:r w:rsidRPr="4A7373C0">
        <w:rPr>
          <w:sz w:val="20"/>
          <w:szCs w:val="20"/>
        </w:rPr>
        <w:t xml:space="preserve"> klar von klassischen stillen Sportgetränken ab.</w:t>
      </w:r>
      <w:r w:rsidR="00A36EA9" w:rsidRPr="4A7373C0">
        <w:rPr>
          <w:sz w:val="20"/>
          <w:szCs w:val="20"/>
        </w:rPr>
        <w:t xml:space="preserve"> Alle Sorten sind vegan, glutenfrei sowie zucker- und kalorienfrei.</w:t>
      </w:r>
    </w:p>
    <w:p w14:paraId="4363E1EA" w14:textId="77777777" w:rsidR="003563D1" w:rsidRDefault="003563D1">
      <w:pPr>
        <w:rPr>
          <w:rStyle w:val="schriftkataloginhaltmitte"/>
          <w:rFonts w:eastAsiaTheme="minorHAnsi" w:cs="Arial"/>
          <w:b/>
          <w:bCs/>
          <w:color w:val="000000"/>
          <w:sz w:val="20"/>
          <w:szCs w:val="20"/>
          <w:lang w:eastAsia="en-US"/>
        </w:rPr>
      </w:pPr>
      <w:r>
        <w:rPr>
          <w:rStyle w:val="schriftkataloginhaltmitte"/>
          <w:b/>
          <w:bCs/>
          <w:sz w:val="20"/>
          <w:szCs w:val="20"/>
        </w:rPr>
        <w:br w:type="page"/>
      </w:r>
    </w:p>
    <w:p w14:paraId="08924992" w14:textId="2649B57F" w:rsidR="009D34A8" w:rsidRPr="00AE3618" w:rsidRDefault="00FA648D" w:rsidP="009D34A8">
      <w:pPr>
        <w:spacing w:line="360" w:lineRule="auto"/>
        <w:rPr>
          <w:b/>
          <w:bCs/>
          <w:sz w:val="20"/>
          <w:szCs w:val="20"/>
        </w:rPr>
      </w:pPr>
      <w:r w:rsidRPr="00AE3618">
        <w:rPr>
          <w:b/>
          <w:bCs/>
          <w:sz w:val="20"/>
          <w:szCs w:val="20"/>
        </w:rPr>
        <w:lastRenderedPageBreak/>
        <w:t>Faktencheck</w:t>
      </w:r>
    </w:p>
    <w:p w14:paraId="6F1D1624" w14:textId="564D0A86" w:rsidR="00CF6902" w:rsidRPr="00DD1890" w:rsidRDefault="00076DD0" w:rsidP="009D34A8">
      <w:pPr>
        <w:pStyle w:val="Listenabsatz"/>
        <w:numPr>
          <w:ilvl w:val="0"/>
          <w:numId w:val="15"/>
        </w:numPr>
        <w:spacing w:line="360" w:lineRule="auto"/>
        <w:rPr>
          <w:rFonts w:cs="Arial"/>
          <w:sz w:val="20"/>
          <w:szCs w:val="20"/>
        </w:rPr>
      </w:pPr>
      <w:r w:rsidRPr="00DD1890">
        <w:rPr>
          <w:rFonts w:cs="Arial"/>
          <w:sz w:val="20"/>
          <w:szCs w:val="20"/>
        </w:rPr>
        <w:t>a</w:t>
      </w:r>
      <w:r w:rsidR="00CF6902" w:rsidRPr="00DD1890">
        <w:rPr>
          <w:rFonts w:cs="Arial"/>
          <w:sz w:val="20"/>
          <w:szCs w:val="20"/>
        </w:rPr>
        <w:t xml:space="preserve">b </w:t>
      </w:r>
      <w:r w:rsidRPr="00DD1890">
        <w:rPr>
          <w:rFonts w:cs="Arial"/>
          <w:sz w:val="20"/>
          <w:szCs w:val="20"/>
        </w:rPr>
        <w:t xml:space="preserve">Februar 2026 </w:t>
      </w:r>
      <w:r w:rsidR="00CF6902" w:rsidRPr="00DD1890">
        <w:rPr>
          <w:rFonts w:cs="Arial"/>
          <w:sz w:val="20"/>
          <w:szCs w:val="20"/>
        </w:rPr>
        <w:t>verfügbar</w:t>
      </w:r>
    </w:p>
    <w:p w14:paraId="49E75472" w14:textId="646334C3" w:rsidR="00CF6902" w:rsidRPr="00DD1890" w:rsidRDefault="00F55E1A" w:rsidP="00CF6902">
      <w:pPr>
        <w:numPr>
          <w:ilvl w:val="0"/>
          <w:numId w:val="15"/>
        </w:numPr>
        <w:spacing w:line="360" w:lineRule="auto"/>
        <w:rPr>
          <w:rFonts w:cs="Arial"/>
          <w:sz w:val="20"/>
          <w:szCs w:val="20"/>
        </w:rPr>
      </w:pPr>
      <w:r>
        <w:rPr>
          <w:rFonts w:cs="Arial"/>
          <w:sz w:val="20"/>
          <w:szCs w:val="20"/>
        </w:rPr>
        <w:t xml:space="preserve">in </w:t>
      </w:r>
      <w:r w:rsidR="00076DD0" w:rsidRPr="4A7373C0">
        <w:rPr>
          <w:rFonts w:cs="Arial"/>
          <w:sz w:val="20"/>
          <w:szCs w:val="20"/>
        </w:rPr>
        <w:t>drei</w:t>
      </w:r>
      <w:r w:rsidR="00CF6902" w:rsidRPr="4A7373C0">
        <w:rPr>
          <w:rFonts w:cs="Arial"/>
          <w:sz w:val="20"/>
          <w:szCs w:val="20"/>
        </w:rPr>
        <w:t xml:space="preserve"> Sorten:</w:t>
      </w:r>
    </w:p>
    <w:p w14:paraId="4A782F3B" w14:textId="61D7E49D" w:rsidR="009C207F" w:rsidRPr="00DD1890" w:rsidRDefault="00805293" w:rsidP="00CF1BBA">
      <w:pPr>
        <w:numPr>
          <w:ilvl w:val="1"/>
          <w:numId w:val="15"/>
        </w:numPr>
        <w:spacing w:line="360" w:lineRule="auto"/>
        <w:rPr>
          <w:rFonts w:cs="Arial"/>
          <w:sz w:val="20"/>
          <w:szCs w:val="20"/>
        </w:rPr>
      </w:pPr>
      <w:r w:rsidRPr="00976BE7">
        <w:rPr>
          <w:i/>
          <w:iCs/>
          <w:sz w:val="20"/>
          <w:szCs w:val="20"/>
        </w:rPr>
        <w:t>Spor+</w:t>
      </w:r>
      <w:r>
        <w:rPr>
          <w:rFonts w:cs="Arial"/>
          <w:sz w:val="20"/>
          <w:szCs w:val="20"/>
        </w:rPr>
        <w:t xml:space="preserve"> </w:t>
      </w:r>
      <w:r w:rsidR="00CF1BBA" w:rsidRPr="00DD1890">
        <w:rPr>
          <w:rFonts w:cs="Arial"/>
          <w:sz w:val="20"/>
          <w:szCs w:val="20"/>
        </w:rPr>
        <w:t xml:space="preserve">FOKUS </w:t>
      </w:r>
      <w:r w:rsidR="00D01D63" w:rsidRPr="00DD1890">
        <w:rPr>
          <w:rFonts w:cs="Arial"/>
          <w:sz w:val="20"/>
          <w:szCs w:val="20"/>
        </w:rPr>
        <w:t>Apfel-Minze</w:t>
      </w:r>
      <w:r w:rsidR="00CF1BBA" w:rsidRPr="00DD1890">
        <w:rPr>
          <w:rFonts w:cs="Arial"/>
          <w:sz w:val="20"/>
          <w:szCs w:val="20"/>
        </w:rPr>
        <w:t xml:space="preserve"> (mit Vitamin B6, Vitamin B12, Zink und Selen)</w:t>
      </w:r>
    </w:p>
    <w:p w14:paraId="3E151674" w14:textId="326A333A" w:rsidR="009C207F" w:rsidRDefault="00805293" w:rsidP="003C2BDC">
      <w:pPr>
        <w:numPr>
          <w:ilvl w:val="1"/>
          <w:numId w:val="15"/>
        </w:numPr>
        <w:spacing w:line="360" w:lineRule="auto"/>
        <w:rPr>
          <w:rFonts w:cs="Arial"/>
          <w:sz w:val="20"/>
          <w:szCs w:val="20"/>
        </w:rPr>
      </w:pPr>
      <w:r w:rsidRPr="00976BE7">
        <w:rPr>
          <w:i/>
          <w:iCs/>
          <w:sz w:val="20"/>
          <w:szCs w:val="20"/>
        </w:rPr>
        <w:t>Spor+</w:t>
      </w:r>
      <w:r w:rsidRPr="4A7373C0">
        <w:rPr>
          <w:sz w:val="20"/>
          <w:szCs w:val="20"/>
        </w:rPr>
        <w:t xml:space="preserve"> </w:t>
      </w:r>
      <w:r w:rsidR="003C2BDC" w:rsidRPr="00DD1890">
        <w:rPr>
          <w:rFonts w:cs="Arial"/>
          <w:sz w:val="20"/>
          <w:szCs w:val="20"/>
        </w:rPr>
        <w:t>MUSKEL</w:t>
      </w:r>
      <w:r w:rsidR="006B52B1">
        <w:rPr>
          <w:rFonts w:cs="Arial"/>
          <w:sz w:val="20"/>
          <w:szCs w:val="20"/>
        </w:rPr>
        <w:t xml:space="preserve"> </w:t>
      </w:r>
      <w:r w:rsidR="009C207F" w:rsidRPr="00DD1890">
        <w:rPr>
          <w:rFonts w:cs="Arial"/>
          <w:sz w:val="20"/>
          <w:szCs w:val="20"/>
        </w:rPr>
        <w:t xml:space="preserve">Exotik </w:t>
      </w:r>
      <w:r w:rsidR="003C2BDC" w:rsidRPr="00DD1890">
        <w:rPr>
          <w:rFonts w:cs="Arial"/>
          <w:sz w:val="20"/>
          <w:szCs w:val="20"/>
        </w:rPr>
        <w:t xml:space="preserve">(mit </w:t>
      </w:r>
      <w:r w:rsidR="009C207F" w:rsidRPr="00DD1890">
        <w:rPr>
          <w:rFonts w:cs="Arial"/>
          <w:sz w:val="20"/>
          <w:szCs w:val="20"/>
        </w:rPr>
        <w:t>Kalium, Calcium, Magnesium und Natrium</w:t>
      </w:r>
      <w:r w:rsidR="009E1CB4" w:rsidRPr="00DD1890">
        <w:rPr>
          <w:rFonts w:cs="Arial"/>
          <w:sz w:val="20"/>
          <w:szCs w:val="20"/>
        </w:rPr>
        <w:t>)</w:t>
      </w:r>
    </w:p>
    <w:p w14:paraId="15CD02FD" w14:textId="2F3C09E5" w:rsidR="001A50A7" w:rsidRPr="001A50A7" w:rsidRDefault="00805293" w:rsidP="001A50A7">
      <w:pPr>
        <w:numPr>
          <w:ilvl w:val="1"/>
          <w:numId w:val="15"/>
        </w:numPr>
        <w:spacing w:line="360" w:lineRule="auto"/>
        <w:rPr>
          <w:rFonts w:cs="Arial"/>
          <w:sz w:val="20"/>
          <w:szCs w:val="20"/>
        </w:rPr>
      </w:pPr>
      <w:r w:rsidRPr="00976BE7">
        <w:rPr>
          <w:i/>
          <w:iCs/>
          <w:sz w:val="20"/>
          <w:szCs w:val="20"/>
        </w:rPr>
        <w:t>Spor+</w:t>
      </w:r>
      <w:r w:rsidRPr="4A7373C0">
        <w:rPr>
          <w:sz w:val="20"/>
          <w:szCs w:val="20"/>
        </w:rPr>
        <w:t xml:space="preserve"> </w:t>
      </w:r>
      <w:r w:rsidR="001A50A7" w:rsidRPr="00DD1890">
        <w:rPr>
          <w:rFonts w:cs="Arial"/>
          <w:sz w:val="20"/>
          <w:szCs w:val="20"/>
        </w:rPr>
        <w:t>POWER</w:t>
      </w:r>
      <w:r w:rsidR="001A50A7">
        <w:rPr>
          <w:rFonts w:cs="Arial"/>
          <w:sz w:val="20"/>
          <w:szCs w:val="20"/>
        </w:rPr>
        <w:t xml:space="preserve"> </w:t>
      </w:r>
      <w:r w:rsidR="001A50A7" w:rsidRPr="00DD1890">
        <w:rPr>
          <w:rFonts w:cs="Arial"/>
          <w:sz w:val="20"/>
          <w:szCs w:val="20"/>
        </w:rPr>
        <w:t>Pink Grapefruit (mit Koffein)</w:t>
      </w:r>
    </w:p>
    <w:p w14:paraId="11149D9F" w14:textId="29F88941" w:rsidR="00DD1890" w:rsidRDefault="00DD1890" w:rsidP="00597523">
      <w:pPr>
        <w:pStyle w:val="Listenabsatz"/>
        <w:numPr>
          <w:ilvl w:val="0"/>
          <w:numId w:val="15"/>
        </w:numPr>
        <w:spacing w:line="360" w:lineRule="auto"/>
        <w:rPr>
          <w:rFonts w:cs="Arial"/>
          <w:sz w:val="20"/>
          <w:szCs w:val="20"/>
        </w:rPr>
      </w:pPr>
      <w:r>
        <w:rPr>
          <w:rFonts w:cs="Arial"/>
          <w:sz w:val="20"/>
          <w:szCs w:val="20"/>
        </w:rPr>
        <w:t>k</w:t>
      </w:r>
      <w:r w:rsidRPr="00DD1890">
        <w:rPr>
          <w:rFonts w:cs="Arial"/>
          <w:sz w:val="20"/>
          <w:szCs w:val="20"/>
        </w:rPr>
        <w:t xml:space="preserve">alorien- und </w:t>
      </w:r>
      <w:r>
        <w:rPr>
          <w:rFonts w:cs="Arial"/>
          <w:sz w:val="20"/>
          <w:szCs w:val="20"/>
        </w:rPr>
        <w:t>z</w:t>
      </w:r>
      <w:r w:rsidRPr="00DD1890">
        <w:rPr>
          <w:rFonts w:cs="Arial"/>
          <w:sz w:val="20"/>
          <w:szCs w:val="20"/>
        </w:rPr>
        <w:t>uckerfrei</w:t>
      </w:r>
    </w:p>
    <w:p w14:paraId="072FE4D5" w14:textId="1468BC83" w:rsidR="00DD1890" w:rsidRPr="00DD1890" w:rsidRDefault="00DD1890" w:rsidP="00597523">
      <w:pPr>
        <w:pStyle w:val="Listenabsatz"/>
        <w:numPr>
          <w:ilvl w:val="0"/>
          <w:numId w:val="15"/>
        </w:numPr>
        <w:spacing w:line="360" w:lineRule="auto"/>
        <w:rPr>
          <w:rFonts w:cs="Arial"/>
          <w:sz w:val="20"/>
          <w:szCs w:val="20"/>
        </w:rPr>
      </w:pPr>
      <w:r>
        <w:rPr>
          <w:rFonts w:cs="Arial"/>
          <w:sz w:val="20"/>
          <w:szCs w:val="20"/>
        </w:rPr>
        <w:t>glutenfrei und vegan</w:t>
      </w:r>
    </w:p>
    <w:p w14:paraId="5E168EE8" w14:textId="3C2C0BD5" w:rsidR="00FC7012" w:rsidRPr="00DD1890" w:rsidRDefault="00FC7012" w:rsidP="00CF6902">
      <w:pPr>
        <w:pStyle w:val="Listenabsatz"/>
        <w:numPr>
          <w:ilvl w:val="0"/>
          <w:numId w:val="15"/>
        </w:numPr>
        <w:spacing w:line="360" w:lineRule="auto"/>
        <w:rPr>
          <w:rFonts w:cs="Arial"/>
          <w:sz w:val="22"/>
          <w:szCs w:val="22"/>
        </w:rPr>
      </w:pPr>
      <w:r w:rsidRPr="005B150C">
        <w:rPr>
          <w:rStyle w:val="schriftkataloginhaltmitte"/>
          <w:sz w:val="20"/>
          <w:szCs w:val="20"/>
        </w:rPr>
        <w:t>0,5</w:t>
      </w:r>
      <w:r w:rsidR="00076DD0" w:rsidRPr="00DD1890">
        <w:rPr>
          <w:rStyle w:val="schriftkataloginhaltmitte"/>
          <w:sz w:val="20"/>
          <w:szCs w:val="20"/>
        </w:rPr>
        <w:t>-l-</w:t>
      </w:r>
      <w:r w:rsidRPr="005B150C">
        <w:rPr>
          <w:rStyle w:val="schriftkataloginhaltmitte"/>
          <w:sz w:val="20"/>
          <w:szCs w:val="20"/>
        </w:rPr>
        <w:t>PET</w:t>
      </w:r>
      <w:r w:rsidR="00076DD0" w:rsidRPr="00DD1890">
        <w:rPr>
          <w:rStyle w:val="schriftkataloginhaltmitte"/>
          <w:sz w:val="20"/>
          <w:szCs w:val="20"/>
        </w:rPr>
        <w:t>-Flasche</w:t>
      </w:r>
    </w:p>
    <w:p w14:paraId="732C7062" w14:textId="047E4D25" w:rsidR="00FC7012" w:rsidRPr="00DD1890" w:rsidRDefault="00FC7012" w:rsidP="00FC7012">
      <w:pPr>
        <w:pStyle w:val="Listenabsatz"/>
        <w:numPr>
          <w:ilvl w:val="0"/>
          <w:numId w:val="15"/>
        </w:numPr>
        <w:spacing w:line="360" w:lineRule="auto"/>
        <w:rPr>
          <w:rFonts w:cs="Arial"/>
          <w:sz w:val="22"/>
          <w:szCs w:val="22"/>
        </w:rPr>
      </w:pPr>
      <w:r w:rsidRPr="00DD1890">
        <w:rPr>
          <w:rStyle w:val="schriftkataloginhaltmitte"/>
          <w:sz w:val="20"/>
          <w:szCs w:val="20"/>
        </w:rPr>
        <w:t>UVP: 1,49 Euro</w:t>
      </w:r>
    </w:p>
    <w:p w14:paraId="6A838BB1" w14:textId="057A56E8" w:rsidR="0068785F" w:rsidRDefault="0068785F">
      <w:pPr>
        <w:rPr>
          <w:b/>
          <w:i/>
          <w:sz w:val="20"/>
          <w:szCs w:val="20"/>
        </w:rPr>
      </w:pPr>
    </w:p>
    <w:p w14:paraId="5392E5BC" w14:textId="77777777" w:rsidR="001849D2" w:rsidRPr="00E64C2E" w:rsidRDefault="001849D2" w:rsidP="001849D2">
      <w:pPr>
        <w:spacing w:line="360" w:lineRule="auto"/>
        <w:rPr>
          <w:bCs/>
          <w:i/>
          <w:sz w:val="20"/>
          <w:szCs w:val="20"/>
        </w:rPr>
      </w:pPr>
      <w:r w:rsidRPr="00E64C2E">
        <w:rPr>
          <w:b/>
          <w:i/>
          <w:sz w:val="20"/>
          <w:szCs w:val="20"/>
        </w:rPr>
        <w:t>Weitere Presseinformationen</w:t>
      </w:r>
      <w:r w:rsidR="002548CF">
        <w:rPr>
          <w:b/>
          <w:i/>
          <w:sz w:val="20"/>
          <w:szCs w:val="20"/>
        </w:rPr>
        <w:t>,</w:t>
      </w:r>
      <w:r w:rsidRPr="00E64C2E">
        <w:rPr>
          <w:b/>
          <w:i/>
          <w:sz w:val="20"/>
          <w:szCs w:val="20"/>
        </w:rPr>
        <w:t xml:space="preserve"> wie Basistexte zum Unternehmen sowie Pressemitteilungen</w:t>
      </w:r>
      <w:r w:rsidR="002548CF">
        <w:rPr>
          <w:b/>
          <w:i/>
          <w:sz w:val="20"/>
          <w:szCs w:val="20"/>
        </w:rPr>
        <w:t>,</w:t>
      </w:r>
      <w:r w:rsidRPr="00E64C2E">
        <w:rPr>
          <w:b/>
          <w:i/>
          <w:sz w:val="20"/>
          <w:szCs w:val="20"/>
        </w:rPr>
        <w:t xml:space="preserve"> finden Sie unter </w:t>
      </w:r>
      <w:hyperlink r:id="rId11" w:history="1">
        <w:r w:rsidRPr="00E64C2E">
          <w:rPr>
            <w:rStyle w:val="Hyperlink"/>
            <w:bCs/>
            <w:i/>
            <w:sz w:val="20"/>
            <w:szCs w:val="20"/>
          </w:rPr>
          <w:t>https://valensina.de/presse</w:t>
        </w:r>
      </w:hyperlink>
      <w:r w:rsidRPr="00E64C2E">
        <w:rPr>
          <w:b/>
          <w:i/>
          <w:sz w:val="20"/>
          <w:szCs w:val="20"/>
        </w:rPr>
        <w:t>.</w:t>
      </w:r>
    </w:p>
    <w:p w14:paraId="45842E5F" w14:textId="77777777" w:rsidR="001849D2" w:rsidRPr="00710E10" w:rsidRDefault="001849D2" w:rsidP="001849D2">
      <w:pPr>
        <w:rPr>
          <w:b/>
          <w:i/>
          <w:sz w:val="18"/>
          <w:szCs w:val="18"/>
        </w:rPr>
      </w:pPr>
    </w:p>
    <w:p w14:paraId="7AF3BA84" w14:textId="77777777" w:rsidR="001849D2" w:rsidRPr="00E64C2E" w:rsidRDefault="001849D2" w:rsidP="001849D2">
      <w:pPr>
        <w:spacing w:line="360" w:lineRule="auto"/>
        <w:rPr>
          <w:b/>
          <w:i/>
          <w:sz w:val="20"/>
          <w:szCs w:val="20"/>
        </w:rPr>
      </w:pPr>
      <w:r w:rsidRPr="00E64C2E">
        <w:rPr>
          <w:b/>
          <w:i/>
          <w:sz w:val="20"/>
          <w:szCs w:val="20"/>
        </w:rPr>
        <w:t xml:space="preserve">Und noch mehr Einblicke gibt es hier: </w:t>
      </w:r>
    </w:p>
    <w:p w14:paraId="49D1F92D" w14:textId="60D443F7" w:rsidR="00FE11C6" w:rsidRPr="00AE3618" w:rsidRDefault="001849D2" w:rsidP="002D1247">
      <w:pPr>
        <w:spacing w:line="360" w:lineRule="auto"/>
        <w:rPr>
          <w:bCs/>
          <w:i/>
          <w:sz w:val="17"/>
          <w:szCs w:val="17"/>
        </w:rPr>
      </w:pPr>
      <w:hyperlink r:id="rId12" w:history="1">
        <w:r w:rsidRPr="00710E10">
          <w:rPr>
            <w:rStyle w:val="Hyperlink"/>
            <w:bCs/>
            <w:i/>
            <w:sz w:val="17"/>
            <w:szCs w:val="17"/>
          </w:rPr>
          <w:t>www.valensina.de</w:t>
        </w:r>
      </w:hyperlink>
      <w:r w:rsidRPr="00710E10">
        <w:rPr>
          <w:bCs/>
          <w:i/>
          <w:sz w:val="17"/>
          <w:szCs w:val="17"/>
        </w:rPr>
        <w:t xml:space="preserve"> | </w:t>
      </w:r>
      <w:hyperlink r:id="rId13" w:history="1">
        <w:r w:rsidRPr="00710E10">
          <w:rPr>
            <w:rStyle w:val="Hyperlink"/>
            <w:bCs/>
            <w:i/>
            <w:sz w:val="17"/>
            <w:szCs w:val="17"/>
          </w:rPr>
          <w:t>www.facebook.com/valensina.de</w:t>
        </w:r>
      </w:hyperlink>
      <w:r w:rsidRPr="00710E10">
        <w:rPr>
          <w:bCs/>
          <w:i/>
          <w:sz w:val="17"/>
          <w:szCs w:val="17"/>
        </w:rPr>
        <w:t xml:space="preserve"> | </w:t>
      </w:r>
      <w:hyperlink r:id="rId14" w:history="1">
        <w:r w:rsidRPr="00710E10">
          <w:rPr>
            <w:rStyle w:val="Hyperlink"/>
            <w:bCs/>
            <w:i/>
            <w:sz w:val="17"/>
            <w:szCs w:val="17"/>
          </w:rPr>
          <w:t>www.youtube.de/valensinade</w:t>
        </w:r>
      </w:hyperlink>
      <w:r w:rsidRPr="00710E10">
        <w:rPr>
          <w:bCs/>
          <w:i/>
          <w:sz w:val="17"/>
          <w:szCs w:val="17"/>
        </w:rPr>
        <w:t xml:space="preserve"> | </w:t>
      </w:r>
      <w:hyperlink r:id="rId15" w:history="1">
        <w:r w:rsidRPr="00710E10">
          <w:rPr>
            <w:rStyle w:val="Hyperlink"/>
            <w:bCs/>
            <w:i/>
            <w:sz w:val="17"/>
            <w:szCs w:val="17"/>
          </w:rPr>
          <w:t>www.instagram.com/valensina</w:t>
        </w:r>
      </w:hyperlink>
    </w:p>
    <w:p w14:paraId="51864F2A" w14:textId="7AA96172" w:rsidR="00AE3618" w:rsidRDefault="00AE3618">
      <w:pPr>
        <w:rPr>
          <w:b/>
          <w:iCs/>
        </w:rPr>
      </w:pPr>
    </w:p>
    <w:p w14:paraId="1751003A" w14:textId="5C06CF41" w:rsidR="002F2AC1" w:rsidRDefault="002F2AC1" w:rsidP="002F2AC1">
      <w:pPr>
        <w:spacing w:line="360" w:lineRule="auto"/>
        <w:rPr>
          <w:b/>
          <w:iCs/>
        </w:rPr>
      </w:pPr>
      <w:r w:rsidRPr="002F2AC1">
        <w:rPr>
          <w:b/>
          <w:iCs/>
        </w:rPr>
        <w:t>Bildmaterial</w:t>
      </w:r>
    </w:p>
    <w:p w14:paraId="71C8C4A9" w14:textId="77777777" w:rsidR="002C45DF" w:rsidRPr="00301589" w:rsidRDefault="002C45DF" w:rsidP="002C45DF">
      <w:pPr>
        <w:spacing w:line="360" w:lineRule="auto"/>
        <w:rPr>
          <w:bCs/>
          <w:iCs/>
          <w:sz w:val="18"/>
          <w:szCs w:val="18"/>
        </w:rPr>
      </w:pPr>
      <w:r w:rsidRPr="00301589">
        <w:rPr>
          <w:b/>
          <w:iCs/>
          <w:sz w:val="18"/>
          <w:szCs w:val="18"/>
        </w:rPr>
        <w:t>Quellenangabe Foto:</w:t>
      </w:r>
      <w:r w:rsidRPr="00301589">
        <w:rPr>
          <w:bCs/>
          <w:iCs/>
          <w:sz w:val="18"/>
          <w:szCs w:val="18"/>
        </w:rPr>
        <w:t xml:space="preserve"> Valensina GmbH</w:t>
      </w:r>
    </w:p>
    <w:p w14:paraId="3E2D8786" w14:textId="77777777" w:rsidR="002C45DF" w:rsidRPr="00301589" w:rsidRDefault="002C45DF" w:rsidP="002C45DF">
      <w:pPr>
        <w:spacing w:line="360" w:lineRule="auto"/>
        <w:rPr>
          <w:bCs/>
          <w:iCs/>
          <w:sz w:val="18"/>
          <w:szCs w:val="18"/>
        </w:rPr>
      </w:pPr>
      <w:r w:rsidRPr="00301589">
        <w:rPr>
          <w:b/>
          <w:iCs/>
          <w:sz w:val="18"/>
          <w:szCs w:val="18"/>
        </w:rPr>
        <w:t>Nutzung:</w:t>
      </w:r>
      <w:r w:rsidRPr="00301589">
        <w:rPr>
          <w:bCs/>
          <w:iCs/>
          <w:sz w:val="18"/>
          <w:szCs w:val="18"/>
        </w:rPr>
        <w:t xml:space="preserve"> Abdruck zur Illustration der redaktionellen Berichterstattung. Nur im Zusammenhang mit Informationen zu Marke, Produkten und dem Unternehmen Valensina GmbH zu verwenden.</w:t>
      </w:r>
    </w:p>
    <w:p w14:paraId="089796E8" w14:textId="77777777" w:rsidR="00D569E3" w:rsidRPr="00A61DDE" w:rsidRDefault="00D569E3" w:rsidP="002F2AC1">
      <w:pPr>
        <w:spacing w:line="360" w:lineRule="auto"/>
        <w:rPr>
          <w:b/>
          <w:iCs/>
          <w:sz w:val="16"/>
          <w:szCs w:val="16"/>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22"/>
      </w:tblGrid>
      <w:tr w:rsidR="00E41497" w14:paraId="54509DED" w14:textId="77777777" w:rsidTr="003F1535">
        <w:tc>
          <w:tcPr>
            <w:tcW w:w="8848" w:type="dxa"/>
          </w:tcPr>
          <w:tbl>
            <w:tblPr>
              <w:tblStyle w:val="Tabellenraster"/>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6"/>
              <w:gridCol w:w="6490"/>
            </w:tblGrid>
            <w:tr w:rsidR="00B544D9" w14:paraId="6CEBE46E" w14:textId="77777777" w:rsidTr="00B87754">
              <w:tc>
                <w:tcPr>
                  <w:tcW w:w="1881" w:type="dxa"/>
                </w:tcPr>
                <w:p w14:paraId="76FEF15C" w14:textId="77777777" w:rsidR="00B544D9" w:rsidRDefault="00B544D9" w:rsidP="002C45DF">
                  <w:pPr>
                    <w:jc w:val="center"/>
                    <w:rPr>
                      <w:noProof/>
                    </w:rPr>
                  </w:pPr>
                  <w:r>
                    <w:rPr>
                      <w:noProof/>
                    </w:rPr>
                    <w:drawing>
                      <wp:inline distT="0" distB="0" distL="0" distR="0" wp14:anchorId="28F17DC7" wp14:editId="5DFF8238">
                        <wp:extent cx="1523284" cy="1080000"/>
                        <wp:effectExtent l="0" t="0" r="1270" b="6350"/>
                        <wp:docPr id="4006308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3284" cy="1080000"/>
                                </a:xfrm>
                                <a:prstGeom prst="rect">
                                  <a:avLst/>
                                </a:prstGeom>
                                <a:noFill/>
                                <a:ln>
                                  <a:noFill/>
                                </a:ln>
                              </pic:spPr>
                            </pic:pic>
                          </a:graphicData>
                        </a:graphic>
                      </wp:inline>
                    </w:drawing>
                  </w:r>
                </w:p>
                <w:p w14:paraId="1EF197BF" w14:textId="59AC46A8" w:rsidR="00F94C39" w:rsidRDefault="00F94C39" w:rsidP="002C45DF">
                  <w:pPr>
                    <w:jc w:val="center"/>
                    <w:rPr>
                      <w:noProof/>
                    </w:rPr>
                  </w:pPr>
                </w:p>
              </w:tc>
              <w:tc>
                <w:tcPr>
                  <w:tcW w:w="7225" w:type="dxa"/>
                </w:tcPr>
                <w:p w14:paraId="3557307C" w14:textId="53CFE0FF" w:rsidR="00B544D9" w:rsidRPr="006D2BD4" w:rsidRDefault="00B544D9" w:rsidP="002C45DF">
                  <w:pPr>
                    <w:tabs>
                      <w:tab w:val="left" w:pos="5952"/>
                    </w:tabs>
                    <w:rPr>
                      <w:rFonts w:cs="Arial"/>
                      <w:b/>
                      <w:bCs/>
                      <w:sz w:val="18"/>
                    </w:rPr>
                  </w:pPr>
                  <w:r w:rsidRPr="006D2BD4">
                    <w:rPr>
                      <w:rFonts w:cs="Arial"/>
                      <w:b/>
                      <w:bCs/>
                      <w:sz w:val="18"/>
                    </w:rPr>
                    <w:t>Dateiname:</w:t>
                  </w:r>
                  <w:r w:rsidRPr="006D2BD4">
                    <w:rPr>
                      <w:rFonts w:cs="Arial"/>
                      <w:sz w:val="18"/>
                    </w:rPr>
                    <w:t xml:space="preserve"> </w:t>
                  </w:r>
                  <w:r w:rsidR="00F94C39" w:rsidRPr="00F94C39">
                    <w:rPr>
                      <w:rFonts w:cs="Arial"/>
                      <w:sz w:val="18"/>
                    </w:rPr>
                    <w:t>Pressefoto_Valensina_Spor+_Kimmich</w:t>
                  </w:r>
                  <w:r w:rsidRPr="006D2BD4">
                    <w:rPr>
                      <w:rFonts w:cs="Arial"/>
                      <w:sz w:val="18"/>
                    </w:rPr>
                    <w:t>.jpg</w:t>
                  </w:r>
                </w:p>
              </w:tc>
            </w:tr>
            <w:tr w:rsidR="006D2BD4" w14:paraId="3A5E82B7" w14:textId="77777777" w:rsidTr="00B87754">
              <w:tc>
                <w:tcPr>
                  <w:tcW w:w="1881" w:type="dxa"/>
                </w:tcPr>
                <w:p w14:paraId="05F939BB" w14:textId="77777777" w:rsidR="006F099D" w:rsidRDefault="006D2BD4" w:rsidP="002C45DF">
                  <w:pPr>
                    <w:jc w:val="center"/>
                    <w:rPr>
                      <w:rFonts w:ascii="Garamond" w:hAnsi="Garamond"/>
                    </w:rPr>
                  </w:pPr>
                  <w:bookmarkStart w:id="0" w:name="_Hlk36029115"/>
                  <w:r>
                    <w:rPr>
                      <w:noProof/>
                    </w:rPr>
                    <w:drawing>
                      <wp:inline distT="0" distB="0" distL="0" distR="0" wp14:anchorId="34097B43" wp14:editId="7081373D">
                        <wp:extent cx="291953" cy="103551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1953" cy="1035519"/>
                                </a:xfrm>
                                <a:prstGeom prst="rect">
                                  <a:avLst/>
                                </a:prstGeom>
                              </pic:spPr>
                            </pic:pic>
                          </a:graphicData>
                        </a:graphic>
                      </wp:inline>
                    </w:drawing>
                  </w:r>
                </w:p>
                <w:p w14:paraId="1982727C" w14:textId="66A5DAA0" w:rsidR="002C45DF" w:rsidRPr="002C45DF" w:rsidRDefault="002C45DF" w:rsidP="002C45DF">
                  <w:pPr>
                    <w:jc w:val="center"/>
                    <w:rPr>
                      <w:rFonts w:ascii="Garamond" w:hAnsi="Garamond"/>
                      <w:sz w:val="20"/>
                      <w:szCs w:val="20"/>
                    </w:rPr>
                  </w:pPr>
                </w:p>
              </w:tc>
              <w:tc>
                <w:tcPr>
                  <w:tcW w:w="7225" w:type="dxa"/>
                </w:tcPr>
                <w:p w14:paraId="329933A1" w14:textId="1FE755A3" w:rsidR="00FA648D" w:rsidRPr="00260FDA" w:rsidRDefault="006D2BD4" w:rsidP="002C45DF">
                  <w:pPr>
                    <w:tabs>
                      <w:tab w:val="left" w:pos="5952"/>
                    </w:tabs>
                    <w:rPr>
                      <w:rFonts w:cs="Arial"/>
                      <w:sz w:val="18"/>
                    </w:rPr>
                  </w:pPr>
                  <w:r w:rsidRPr="006D2BD4">
                    <w:rPr>
                      <w:rFonts w:cs="Arial"/>
                      <w:b/>
                      <w:bCs/>
                      <w:sz w:val="18"/>
                    </w:rPr>
                    <w:t>Dateiname:</w:t>
                  </w:r>
                  <w:r w:rsidRPr="006D2BD4">
                    <w:rPr>
                      <w:rFonts w:cs="Arial"/>
                      <w:sz w:val="18"/>
                    </w:rPr>
                    <w:t xml:space="preserve"> </w:t>
                  </w:r>
                  <w:r w:rsidR="006B52B1" w:rsidRPr="006B52B1">
                    <w:rPr>
                      <w:rFonts w:cs="Arial"/>
                      <w:sz w:val="18"/>
                    </w:rPr>
                    <w:t>Pressefoto_Valensina_Spor+_Apfel-Minze</w:t>
                  </w:r>
                  <w:r w:rsidRPr="006D2BD4">
                    <w:rPr>
                      <w:rFonts w:cs="Arial"/>
                      <w:sz w:val="18"/>
                    </w:rPr>
                    <w:t>.jpg</w:t>
                  </w:r>
                  <w:r w:rsidRPr="00FA648D">
                    <w:rPr>
                      <w:rFonts w:cs="Arial"/>
                      <w:sz w:val="18"/>
                    </w:rPr>
                    <w:t xml:space="preserve"> </w:t>
                  </w:r>
                </w:p>
              </w:tc>
            </w:tr>
            <w:tr w:rsidR="006F099D" w14:paraId="6115BE8E" w14:textId="77777777" w:rsidTr="00B87754">
              <w:tc>
                <w:tcPr>
                  <w:tcW w:w="1881" w:type="dxa"/>
                </w:tcPr>
                <w:p w14:paraId="7BC4A096" w14:textId="77777777" w:rsidR="006F099D" w:rsidRDefault="006F099D" w:rsidP="002C45DF">
                  <w:pPr>
                    <w:jc w:val="center"/>
                    <w:rPr>
                      <w:noProof/>
                    </w:rPr>
                  </w:pPr>
                  <w:r>
                    <w:rPr>
                      <w:noProof/>
                    </w:rPr>
                    <w:drawing>
                      <wp:inline distT="0" distB="0" distL="0" distR="0" wp14:anchorId="4FEDF811" wp14:editId="27910429">
                        <wp:extent cx="291953" cy="1035515"/>
                        <wp:effectExtent l="0" t="0" r="0" b="0"/>
                        <wp:docPr id="595009661" name="Grafik 595009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009661" name="Grafik 59500966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1953" cy="1035515"/>
                                </a:xfrm>
                                <a:prstGeom prst="rect">
                                  <a:avLst/>
                                </a:prstGeom>
                              </pic:spPr>
                            </pic:pic>
                          </a:graphicData>
                        </a:graphic>
                      </wp:inline>
                    </w:drawing>
                  </w:r>
                </w:p>
                <w:p w14:paraId="281DCD5E" w14:textId="172F5488" w:rsidR="002C45DF" w:rsidRPr="002C45DF" w:rsidRDefault="002C45DF" w:rsidP="002C45DF">
                  <w:pPr>
                    <w:jc w:val="center"/>
                    <w:rPr>
                      <w:noProof/>
                      <w:sz w:val="20"/>
                      <w:szCs w:val="20"/>
                    </w:rPr>
                  </w:pPr>
                </w:p>
              </w:tc>
              <w:tc>
                <w:tcPr>
                  <w:tcW w:w="7225" w:type="dxa"/>
                </w:tcPr>
                <w:p w14:paraId="1A5C46D3" w14:textId="2A932D48" w:rsidR="006F099D" w:rsidRPr="002C45DF" w:rsidRDefault="006F099D" w:rsidP="006F099D">
                  <w:pPr>
                    <w:tabs>
                      <w:tab w:val="left" w:pos="5952"/>
                    </w:tabs>
                    <w:rPr>
                      <w:rFonts w:cs="Arial"/>
                      <w:sz w:val="18"/>
                    </w:rPr>
                  </w:pPr>
                  <w:r w:rsidRPr="006D2BD4">
                    <w:rPr>
                      <w:rFonts w:cs="Arial"/>
                      <w:b/>
                      <w:bCs/>
                      <w:sz w:val="18"/>
                    </w:rPr>
                    <w:lastRenderedPageBreak/>
                    <w:t>Dateiname:</w:t>
                  </w:r>
                  <w:r w:rsidRPr="006D2BD4">
                    <w:rPr>
                      <w:rFonts w:cs="Arial"/>
                      <w:sz w:val="18"/>
                    </w:rPr>
                    <w:t xml:space="preserve"> </w:t>
                  </w:r>
                  <w:r w:rsidR="006822B7" w:rsidRPr="006822B7">
                    <w:rPr>
                      <w:rFonts w:cs="Arial"/>
                      <w:sz w:val="18"/>
                    </w:rPr>
                    <w:t>Pressefoto_Valensina_Spor+_Exotic</w:t>
                  </w:r>
                  <w:r w:rsidRPr="006D2BD4">
                    <w:rPr>
                      <w:rFonts w:cs="Arial"/>
                      <w:sz w:val="18"/>
                    </w:rPr>
                    <w:t>.jpg</w:t>
                  </w:r>
                  <w:r w:rsidRPr="00FA648D">
                    <w:rPr>
                      <w:rFonts w:cs="Arial"/>
                      <w:sz w:val="18"/>
                    </w:rPr>
                    <w:t xml:space="preserve"> </w:t>
                  </w:r>
                </w:p>
              </w:tc>
            </w:tr>
            <w:tr w:rsidR="006F099D" w14:paraId="3EA19285" w14:textId="77777777" w:rsidTr="00B87754">
              <w:tc>
                <w:tcPr>
                  <w:tcW w:w="1881" w:type="dxa"/>
                </w:tcPr>
                <w:p w14:paraId="5BA42FFC" w14:textId="3267BC6D" w:rsidR="00F94C39" w:rsidRDefault="006F099D" w:rsidP="00F94C39">
                  <w:pPr>
                    <w:jc w:val="center"/>
                    <w:rPr>
                      <w:noProof/>
                    </w:rPr>
                  </w:pPr>
                  <w:r>
                    <w:rPr>
                      <w:noProof/>
                    </w:rPr>
                    <w:drawing>
                      <wp:inline distT="0" distB="0" distL="0" distR="0" wp14:anchorId="639ECFB0" wp14:editId="16666359">
                        <wp:extent cx="291953" cy="1035515"/>
                        <wp:effectExtent l="0" t="0" r="0" b="0"/>
                        <wp:docPr id="2047054881" name="Grafik 204705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054881" name="Grafik 204705488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1953" cy="1035515"/>
                                </a:xfrm>
                                <a:prstGeom prst="rect">
                                  <a:avLst/>
                                </a:prstGeom>
                              </pic:spPr>
                            </pic:pic>
                          </a:graphicData>
                        </a:graphic>
                      </wp:inline>
                    </w:drawing>
                  </w:r>
                </w:p>
              </w:tc>
              <w:tc>
                <w:tcPr>
                  <w:tcW w:w="7225" w:type="dxa"/>
                </w:tcPr>
                <w:p w14:paraId="44D1C5E4" w14:textId="4A6759F7" w:rsidR="006F099D" w:rsidRPr="002C45DF" w:rsidRDefault="006F099D" w:rsidP="006F099D">
                  <w:pPr>
                    <w:tabs>
                      <w:tab w:val="left" w:pos="5952"/>
                    </w:tabs>
                    <w:rPr>
                      <w:rFonts w:cs="Arial"/>
                      <w:sz w:val="18"/>
                    </w:rPr>
                  </w:pPr>
                  <w:r w:rsidRPr="006D2BD4">
                    <w:rPr>
                      <w:rFonts w:cs="Arial"/>
                      <w:b/>
                      <w:bCs/>
                      <w:sz w:val="18"/>
                    </w:rPr>
                    <w:t>Dateiname:</w:t>
                  </w:r>
                  <w:r w:rsidRPr="006D2BD4">
                    <w:rPr>
                      <w:rFonts w:cs="Arial"/>
                      <w:sz w:val="18"/>
                    </w:rPr>
                    <w:t xml:space="preserve"> </w:t>
                  </w:r>
                  <w:r w:rsidR="006822B7" w:rsidRPr="006822B7">
                    <w:rPr>
                      <w:rFonts w:cs="Arial"/>
                      <w:sz w:val="18"/>
                    </w:rPr>
                    <w:t>Pressefoto_Valensina_Spor+_Grapefruit</w:t>
                  </w:r>
                  <w:r w:rsidRPr="006D2BD4">
                    <w:rPr>
                      <w:rFonts w:cs="Arial"/>
                      <w:sz w:val="18"/>
                    </w:rPr>
                    <w:t>.jpg</w:t>
                  </w:r>
                  <w:r w:rsidRPr="00FA648D">
                    <w:rPr>
                      <w:rFonts w:cs="Arial"/>
                      <w:sz w:val="18"/>
                    </w:rPr>
                    <w:t xml:space="preserve"> </w:t>
                  </w:r>
                </w:p>
              </w:tc>
            </w:tr>
            <w:bookmarkEnd w:id="0"/>
          </w:tbl>
          <w:p w14:paraId="56C972CB" w14:textId="77777777" w:rsidR="00E41497" w:rsidRPr="00E41497" w:rsidRDefault="00E41497" w:rsidP="00E41497">
            <w:pPr>
              <w:tabs>
                <w:tab w:val="left" w:pos="4962"/>
              </w:tabs>
              <w:ind w:left="709" w:right="-289"/>
              <w:jc w:val="both"/>
              <w:rPr>
                <w:b/>
                <w:sz w:val="20"/>
                <w:szCs w:val="20"/>
              </w:rPr>
            </w:pPr>
          </w:p>
        </w:tc>
        <w:tc>
          <w:tcPr>
            <w:tcW w:w="366" w:type="dxa"/>
          </w:tcPr>
          <w:p w14:paraId="0945C2D8" w14:textId="77777777" w:rsidR="00E41497" w:rsidRDefault="00E41497" w:rsidP="00E41497">
            <w:pPr>
              <w:tabs>
                <w:tab w:val="left" w:pos="4962"/>
              </w:tabs>
              <w:ind w:left="709" w:right="-289"/>
              <w:jc w:val="both"/>
              <w:rPr>
                <w:b/>
                <w:sz w:val="20"/>
                <w:szCs w:val="20"/>
              </w:rPr>
            </w:pPr>
          </w:p>
        </w:tc>
      </w:tr>
    </w:tbl>
    <w:p w14:paraId="360D3394" w14:textId="77777777" w:rsidR="00F94C39" w:rsidRDefault="00F94C39" w:rsidP="00260FDA">
      <w:pPr>
        <w:spacing w:line="360" w:lineRule="auto"/>
        <w:rPr>
          <w:b/>
          <w:bCs/>
          <w:i/>
          <w:iCs/>
          <w:sz w:val="18"/>
          <w:szCs w:val="18"/>
        </w:rPr>
      </w:pPr>
    </w:p>
    <w:p w14:paraId="62E664C4" w14:textId="77777777" w:rsidR="00F94C39" w:rsidRDefault="00F94C39" w:rsidP="00260FDA">
      <w:pPr>
        <w:spacing w:line="360" w:lineRule="auto"/>
        <w:rPr>
          <w:b/>
          <w:bCs/>
          <w:i/>
          <w:iCs/>
          <w:sz w:val="18"/>
          <w:szCs w:val="18"/>
        </w:rPr>
      </w:pPr>
    </w:p>
    <w:p w14:paraId="499377F3" w14:textId="33807A73" w:rsidR="00260FDA" w:rsidRPr="00260FDA" w:rsidRDefault="00260FDA" w:rsidP="00260FDA">
      <w:pPr>
        <w:spacing w:line="360" w:lineRule="auto"/>
        <w:rPr>
          <w:bCs/>
          <w:i/>
          <w:sz w:val="18"/>
          <w:szCs w:val="18"/>
        </w:rPr>
      </w:pPr>
      <w:r w:rsidRPr="00260FDA">
        <w:rPr>
          <w:b/>
          <w:bCs/>
          <w:i/>
          <w:iCs/>
          <w:sz w:val="18"/>
          <w:szCs w:val="18"/>
        </w:rPr>
        <w:t>Valensina – Fruchtkompetenz, die begeistert</w:t>
      </w:r>
      <w:r w:rsidRPr="00260FDA">
        <w:rPr>
          <w:bCs/>
          <w:i/>
          <w:sz w:val="18"/>
          <w:szCs w:val="18"/>
        </w:rPr>
        <w:br/>
      </w:r>
      <w:r w:rsidRPr="00260FDA">
        <w:rPr>
          <w:bCs/>
          <w:i/>
          <w:iCs/>
          <w:sz w:val="18"/>
          <w:szCs w:val="18"/>
        </w:rPr>
        <w:t>Seit 1966 steht Valensina für unverfälschten Fruchtgenuss und bringt mit jedem Getränk ein Stück sonnige Lebensfreude ins Glas. Als Getränkemarke mit besonderer Fruchtkompetenz schafft Valensina unvergessliche Fruchtmomente. Das vielfältige Sortiment umfasst klassische Fruchtsäfte, gekühlte Direktsäfte, Nektare und milde Sorten ebenso wie moderne Getränkekonzepte: Schorlen, Limonaden</w:t>
      </w:r>
      <w:r w:rsidR="0068785F">
        <w:rPr>
          <w:bCs/>
          <w:i/>
          <w:iCs/>
          <w:sz w:val="18"/>
          <w:szCs w:val="18"/>
        </w:rPr>
        <w:t xml:space="preserve"> und</w:t>
      </w:r>
      <w:r w:rsidRPr="00260FDA">
        <w:rPr>
          <w:bCs/>
          <w:i/>
          <w:iCs/>
          <w:sz w:val="18"/>
          <w:szCs w:val="18"/>
        </w:rPr>
        <w:t xml:space="preserve"> Eistees</w:t>
      </w:r>
      <w:r w:rsidR="0068785F">
        <w:rPr>
          <w:bCs/>
          <w:i/>
          <w:iCs/>
          <w:sz w:val="18"/>
          <w:szCs w:val="18"/>
        </w:rPr>
        <w:t xml:space="preserve"> </w:t>
      </w:r>
      <w:r w:rsidRPr="00260FDA">
        <w:rPr>
          <w:bCs/>
          <w:i/>
          <w:iCs/>
          <w:sz w:val="18"/>
          <w:szCs w:val="18"/>
        </w:rPr>
        <w:t>– wobei die Marke ihren Fruchtsaft-Wurzeln stets treu bleibt.</w:t>
      </w:r>
    </w:p>
    <w:p w14:paraId="396D73CE" w14:textId="497EA7B4" w:rsidR="00260FDA" w:rsidRPr="006C339C" w:rsidRDefault="00260FDA" w:rsidP="00260FDA">
      <w:pPr>
        <w:spacing w:line="360" w:lineRule="auto"/>
        <w:rPr>
          <w:bCs/>
          <w:i/>
          <w:sz w:val="18"/>
          <w:szCs w:val="18"/>
        </w:rPr>
      </w:pPr>
      <w:r w:rsidRPr="00260FDA">
        <w:rPr>
          <w:bCs/>
          <w:i/>
          <w:iCs/>
          <w:sz w:val="18"/>
          <w:szCs w:val="18"/>
        </w:rPr>
        <w:t>Mit konsequentem Fokus auf Qualität, Geschmack und Innovation entwickelt sich Valensina stetig weiter zum Getränke</w:t>
      </w:r>
      <w:r w:rsidR="00BA271A">
        <w:rPr>
          <w:bCs/>
          <w:i/>
          <w:iCs/>
          <w:sz w:val="18"/>
          <w:szCs w:val="18"/>
        </w:rPr>
        <w:t>-A</w:t>
      </w:r>
      <w:r w:rsidRPr="00260FDA">
        <w:rPr>
          <w:bCs/>
          <w:i/>
          <w:iCs/>
          <w:sz w:val="18"/>
          <w:szCs w:val="18"/>
        </w:rPr>
        <w:t>llrounder – für jeden Geschmack und jeden Moment. Die Marke ist Teil der inhabergeführten Valensina Gruppe, einem der führenden Fruchtsaftunternehmen Deutschlands mit einzigartiger Technologie- und Abfüllkompetenz an drei deutschen Standorten.</w:t>
      </w:r>
    </w:p>
    <w:p w14:paraId="37007E1A" w14:textId="77777777" w:rsidR="002F2AC1" w:rsidRDefault="002F2AC1" w:rsidP="00943F8D">
      <w:pPr>
        <w:tabs>
          <w:tab w:val="left" w:pos="4253"/>
        </w:tabs>
        <w:ind w:right="-289"/>
        <w:jc w:val="both"/>
      </w:pPr>
    </w:p>
    <w:p w14:paraId="28F2843D" w14:textId="77777777" w:rsidR="001849D2" w:rsidRPr="007E23FB" w:rsidRDefault="001849D2" w:rsidP="001849D2">
      <w:pPr>
        <w:pBdr>
          <w:top w:val="single" w:sz="4" w:space="1" w:color="auto"/>
        </w:pBdr>
        <w:tabs>
          <w:tab w:val="left" w:pos="4962"/>
        </w:tabs>
        <w:spacing w:line="360" w:lineRule="auto"/>
        <w:ind w:right="-289"/>
        <w:rPr>
          <w:b/>
          <w:bCs/>
          <w:i/>
          <w:iCs/>
          <w:sz w:val="18"/>
          <w:szCs w:val="18"/>
        </w:rPr>
      </w:pPr>
      <w:r w:rsidRPr="007E23FB">
        <w:rPr>
          <w:b/>
          <w:bCs/>
          <w:i/>
          <w:iCs/>
          <w:sz w:val="18"/>
          <w:szCs w:val="18"/>
        </w:rPr>
        <w:t>Weitere Informationen und Bildmaterial können Sie gerne anfordern bei:</w:t>
      </w:r>
    </w:p>
    <w:p w14:paraId="7AC7D500" w14:textId="77777777" w:rsidR="001849D2" w:rsidRPr="00710E10" w:rsidRDefault="001849D2" w:rsidP="001849D2">
      <w:pPr>
        <w:tabs>
          <w:tab w:val="left" w:pos="5220"/>
        </w:tabs>
        <w:spacing w:line="360" w:lineRule="auto"/>
        <w:ind w:right="-290"/>
        <w:rPr>
          <w:iCs/>
          <w:sz w:val="18"/>
          <w:szCs w:val="18"/>
        </w:rPr>
      </w:pPr>
      <w:r w:rsidRPr="00710E10">
        <w:rPr>
          <w:iCs/>
          <w:sz w:val="18"/>
          <w:szCs w:val="18"/>
        </w:rPr>
        <w:t>kommunikation.pur GmbH, Simone John, Sendlinger Straße 31, 80331 München, Tel.: +49.89.41 32 61 901</w:t>
      </w:r>
    </w:p>
    <w:p w14:paraId="5F434DB8" w14:textId="77777777" w:rsidR="00287ADD" w:rsidRPr="000A77DE" w:rsidRDefault="001849D2" w:rsidP="000A77DE">
      <w:pPr>
        <w:tabs>
          <w:tab w:val="left" w:pos="5220"/>
        </w:tabs>
        <w:spacing w:line="360" w:lineRule="auto"/>
        <w:ind w:right="-290"/>
        <w:rPr>
          <w:iCs/>
          <w:sz w:val="18"/>
          <w:szCs w:val="18"/>
        </w:rPr>
      </w:pPr>
      <w:r w:rsidRPr="00710E10">
        <w:rPr>
          <w:iCs/>
          <w:sz w:val="18"/>
          <w:szCs w:val="18"/>
        </w:rPr>
        <w:t xml:space="preserve">E-Mail: </w:t>
      </w:r>
      <w:bookmarkStart w:id="1" w:name="_Hlk63760676"/>
      <w:r w:rsidRPr="00710E10">
        <w:rPr>
          <w:iCs/>
          <w:sz w:val="18"/>
          <w:szCs w:val="18"/>
        </w:rPr>
        <w:t>valensina@kommunikationpur.com</w:t>
      </w:r>
      <w:bookmarkEnd w:id="1"/>
    </w:p>
    <w:sectPr w:rsidR="00287ADD" w:rsidRPr="000A77DE" w:rsidSect="00FC0BCE">
      <w:headerReference w:type="even" r:id="rId20"/>
      <w:headerReference w:type="default" r:id="rId21"/>
      <w:footerReference w:type="even" r:id="rId22"/>
      <w:footerReference w:type="default" r:id="rId23"/>
      <w:headerReference w:type="first" r:id="rId24"/>
      <w:footerReference w:type="first" r:id="rId25"/>
      <w:pgSz w:w="11906" w:h="16838"/>
      <w:pgMar w:top="3119"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FBDFD" w14:textId="77777777" w:rsidR="00A263A0" w:rsidRDefault="00A263A0">
      <w:r>
        <w:separator/>
      </w:r>
    </w:p>
  </w:endnote>
  <w:endnote w:type="continuationSeparator" w:id="0">
    <w:p w14:paraId="4BDD7D53" w14:textId="77777777" w:rsidR="00A263A0" w:rsidRDefault="00A2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CC34" w14:textId="77777777" w:rsidR="00E17AB9" w:rsidRDefault="00E17A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48F4" w14:textId="77777777" w:rsidR="00365702" w:rsidRPr="001065C3" w:rsidRDefault="00365702" w:rsidP="001065C3">
    <w:pPr>
      <w:pStyle w:val="Fuzeile"/>
      <w:tabs>
        <w:tab w:val="clear" w:pos="4536"/>
      </w:tabs>
      <w:rPr>
        <w:sz w:val="20"/>
        <w:szCs w:val="20"/>
      </w:rPr>
    </w:pPr>
    <w:r w:rsidRPr="001065C3">
      <w:rPr>
        <w:sz w:val="20"/>
        <w:szCs w:val="20"/>
      </w:rPr>
      <w:tab/>
      <w:t xml:space="preserve">Seite </w:t>
    </w:r>
    <w:r w:rsidRPr="001065C3">
      <w:rPr>
        <w:rStyle w:val="Seitenzahl"/>
        <w:sz w:val="20"/>
        <w:szCs w:val="20"/>
      </w:rPr>
      <w:fldChar w:fldCharType="begin"/>
    </w:r>
    <w:r w:rsidRPr="001065C3">
      <w:rPr>
        <w:rStyle w:val="Seitenzahl"/>
        <w:sz w:val="20"/>
        <w:szCs w:val="20"/>
      </w:rPr>
      <w:instrText xml:space="preserve"> PAGE </w:instrText>
    </w:r>
    <w:r w:rsidRPr="001065C3">
      <w:rPr>
        <w:rStyle w:val="Seitenzahl"/>
        <w:sz w:val="20"/>
        <w:szCs w:val="20"/>
      </w:rPr>
      <w:fldChar w:fldCharType="separate"/>
    </w:r>
    <w:r w:rsidR="009504E5">
      <w:rPr>
        <w:rStyle w:val="Seitenzahl"/>
        <w:noProof/>
        <w:sz w:val="20"/>
        <w:szCs w:val="20"/>
      </w:rPr>
      <w:t>2</w:t>
    </w:r>
    <w:r w:rsidRPr="001065C3">
      <w:rPr>
        <w:rStyle w:val="Seitenzah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9D18A" w14:textId="77777777" w:rsidR="00E17AB9" w:rsidRDefault="00E17A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D4D4E" w14:textId="77777777" w:rsidR="00A263A0" w:rsidRDefault="00A263A0">
      <w:r>
        <w:separator/>
      </w:r>
    </w:p>
  </w:footnote>
  <w:footnote w:type="continuationSeparator" w:id="0">
    <w:p w14:paraId="33C374BB" w14:textId="77777777" w:rsidR="00A263A0" w:rsidRDefault="00A2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11F9" w14:textId="77777777" w:rsidR="00E17AB9" w:rsidRDefault="00E17A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60E4" w14:textId="77777777" w:rsidR="00365702" w:rsidRDefault="007A468C" w:rsidP="006D2AC4">
    <w:pPr>
      <w:pStyle w:val="Kopfzeile"/>
      <w:jc w:val="center"/>
    </w:pPr>
    <w:r>
      <w:rPr>
        <w:noProof/>
      </w:rPr>
      <w:drawing>
        <wp:inline distT="0" distB="0" distL="0" distR="0" wp14:anchorId="61A4D07B" wp14:editId="7C474D2B">
          <wp:extent cx="1779580" cy="1368212"/>
          <wp:effectExtent l="0" t="0" r="0" b="381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79580" cy="136821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E9886" w14:textId="77777777" w:rsidR="00E17AB9" w:rsidRDefault="00E17A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578F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9F05C4D"/>
    <w:multiLevelType w:val="hybridMultilevel"/>
    <w:tmpl w:val="829891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123E0"/>
    <w:multiLevelType w:val="multilevel"/>
    <w:tmpl w:val="2EC24F6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712A0"/>
    <w:multiLevelType w:val="hybridMultilevel"/>
    <w:tmpl w:val="50AAE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EF7A28"/>
    <w:multiLevelType w:val="hybridMultilevel"/>
    <w:tmpl w:val="2EC24F68"/>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5E2417"/>
    <w:multiLevelType w:val="multilevel"/>
    <w:tmpl w:val="96C2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91440E"/>
    <w:multiLevelType w:val="multilevel"/>
    <w:tmpl w:val="3E8C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376A5E"/>
    <w:multiLevelType w:val="hybridMultilevel"/>
    <w:tmpl w:val="BEB021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651589"/>
    <w:multiLevelType w:val="hybridMultilevel"/>
    <w:tmpl w:val="C18A6BE2"/>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8D4F81"/>
    <w:multiLevelType w:val="multilevel"/>
    <w:tmpl w:val="0E1802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424051"/>
    <w:multiLevelType w:val="hybridMultilevel"/>
    <w:tmpl w:val="546C3B8C"/>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83339"/>
    <w:multiLevelType w:val="multilevel"/>
    <w:tmpl w:val="546C3B8C"/>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897F71"/>
    <w:multiLevelType w:val="multilevel"/>
    <w:tmpl w:val="5BD2FEA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74FB5"/>
    <w:multiLevelType w:val="hybridMultilevel"/>
    <w:tmpl w:val="3794A488"/>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6610A9"/>
    <w:multiLevelType w:val="hybridMultilevel"/>
    <w:tmpl w:val="B052D2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47012C"/>
    <w:multiLevelType w:val="hybridMultilevel"/>
    <w:tmpl w:val="5BD2FEA4"/>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092D8E"/>
    <w:multiLevelType w:val="hybridMultilevel"/>
    <w:tmpl w:val="C5E681CA"/>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306E91"/>
    <w:multiLevelType w:val="hybridMultilevel"/>
    <w:tmpl w:val="5066DC2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53318"/>
    <w:multiLevelType w:val="hybridMultilevel"/>
    <w:tmpl w:val="9B30EB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496EC6"/>
    <w:multiLevelType w:val="hybridMultilevel"/>
    <w:tmpl w:val="2CD2F5D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6755CA"/>
    <w:multiLevelType w:val="hybridMultilevel"/>
    <w:tmpl w:val="F956DE7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782C5D"/>
    <w:multiLevelType w:val="hybridMultilevel"/>
    <w:tmpl w:val="313045C4"/>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A85307"/>
    <w:multiLevelType w:val="hybridMultilevel"/>
    <w:tmpl w:val="0E18029A"/>
    <w:lvl w:ilvl="0" w:tplc="658AC9B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6193449">
    <w:abstractNumId w:val="7"/>
  </w:num>
  <w:num w:numId="2" w16cid:durableId="1964725471">
    <w:abstractNumId w:val="1"/>
  </w:num>
  <w:num w:numId="3" w16cid:durableId="796996152">
    <w:abstractNumId w:val="19"/>
  </w:num>
  <w:num w:numId="4" w16cid:durableId="304237393">
    <w:abstractNumId w:val="20"/>
  </w:num>
  <w:num w:numId="5" w16cid:durableId="1009942492">
    <w:abstractNumId w:val="13"/>
  </w:num>
  <w:num w:numId="6" w16cid:durableId="147210308">
    <w:abstractNumId w:val="4"/>
  </w:num>
  <w:num w:numId="7" w16cid:durableId="950009905">
    <w:abstractNumId w:val="2"/>
  </w:num>
  <w:num w:numId="8" w16cid:durableId="1538664096">
    <w:abstractNumId w:val="21"/>
  </w:num>
  <w:num w:numId="9" w16cid:durableId="108933668">
    <w:abstractNumId w:val="10"/>
  </w:num>
  <w:num w:numId="10" w16cid:durableId="685399068">
    <w:abstractNumId w:val="11"/>
  </w:num>
  <w:num w:numId="11" w16cid:durableId="856429952">
    <w:abstractNumId w:val="8"/>
  </w:num>
  <w:num w:numId="12" w16cid:durableId="991984369">
    <w:abstractNumId w:val="15"/>
  </w:num>
  <w:num w:numId="13" w16cid:durableId="194588047">
    <w:abstractNumId w:val="12"/>
  </w:num>
  <w:num w:numId="14" w16cid:durableId="621544311">
    <w:abstractNumId w:val="16"/>
  </w:num>
  <w:num w:numId="15" w16cid:durableId="2057466806">
    <w:abstractNumId w:val="17"/>
  </w:num>
  <w:num w:numId="16" w16cid:durableId="6833159">
    <w:abstractNumId w:val="22"/>
  </w:num>
  <w:num w:numId="17" w16cid:durableId="138888379">
    <w:abstractNumId w:val="9"/>
  </w:num>
  <w:num w:numId="18" w16cid:durableId="534806402">
    <w:abstractNumId w:val="14"/>
  </w:num>
  <w:num w:numId="19" w16cid:durableId="2041205804">
    <w:abstractNumId w:val="18"/>
  </w:num>
  <w:num w:numId="20" w16cid:durableId="1105809854">
    <w:abstractNumId w:val="0"/>
  </w:num>
  <w:num w:numId="21" w16cid:durableId="1392733338">
    <w:abstractNumId w:val="3"/>
  </w:num>
  <w:num w:numId="22" w16cid:durableId="1112627052">
    <w:abstractNumId w:val="6"/>
  </w:num>
  <w:num w:numId="23" w16cid:durableId="2988513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3" w:dllVersion="517"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17A"/>
    <w:rsid w:val="0000322B"/>
    <w:rsid w:val="0000331F"/>
    <w:rsid w:val="00010CE0"/>
    <w:rsid w:val="00015069"/>
    <w:rsid w:val="00015A85"/>
    <w:rsid w:val="00016DCD"/>
    <w:rsid w:val="00017044"/>
    <w:rsid w:val="0002140C"/>
    <w:rsid w:val="0002280B"/>
    <w:rsid w:val="00034DFC"/>
    <w:rsid w:val="00035ABE"/>
    <w:rsid w:val="00036F89"/>
    <w:rsid w:val="00037F46"/>
    <w:rsid w:val="00043694"/>
    <w:rsid w:val="00051156"/>
    <w:rsid w:val="00051D7C"/>
    <w:rsid w:val="00053917"/>
    <w:rsid w:val="0006597C"/>
    <w:rsid w:val="00074D60"/>
    <w:rsid w:val="000751AB"/>
    <w:rsid w:val="0007600D"/>
    <w:rsid w:val="00076DD0"/>
    <w:rsid w:val="00085678"/>
    <w:rsid w:val="00091847"/>
    <w:rsid w:val="000A4D07"/>
    <w:rsid w:val="000A77DE"/>
    <w:rsid w:val="000B0B6D"/>
    <w:rsid w:val="000B4BB9"/>
    <w:rsid w:val="000B7834"/>
    <w:rsid w:val="000C01B0"/>
    <w:rsid w:val="000C1525"/>
    <w:rsid w:val="000C3FA7"/>
    <w:rsid w:val="000C6F55"/>
    <w:rsid w:val="000C7E85"/>
    <w:rsid w:val="000D2756"/>
    <w:rsid w:val="000D5D46"/>
    <w:rsid w:val="000D696B"/>
    <w:rsid w:val="000E00CD"/>
    <w:rsid w:val="000E07F0"/>
    <w:rsid w:val="000E396F"/>
    <w:rsid w:val="000E3E62"/>
    <w:rsid w:val="000E5708"/>
    <w:rsid w:val="000F063C"/>
    <w:rsid w:val="000F24D4"/>
    <w:rsid w:val="000F5ED5"/>
    <w:rsid w:val="00100634"/>
    <w:rsid w:val="00100B28"/>
    <w:rsid w:val="00102B94"/>
    <w:rsid w:val="001065C3"/>
    <w:rsid w:val="00106E04"/>
    <w:rsid w:val="0010727E"/>
    <w:rsid w:val="00112263"/>
    <w:rsid w:val="00117832"/>
    <w:rsid w:val="0012055D"/>
    <w:rsid w:val="001237D0"/>
    <w:rsid w:val="00124CBB"/>
    <w:rsid w:val="001254F1"/>
    <w:rsid w:val="00130380"/>
    <w:rsid w:val="00132FF0"/>
    <w:rsid w:val="00133A97"/>
    <w:rsid w:val="00134ECF"/>
    <w:rsid w:val="001353D0"/>
    <w:rsid w:val="001373BE"/>
    <w:rsid w:val="0014174A"/>
    <w:rsid w:val="001425C7"/>
    <w:rsid w:val="0014287D"/>
    <w:rsid w:val="00145E05"/>
    <w:rsid w:val="00147E12"/>
    <w:rsid w:val="0015196A"/>
    <w:rsid w:val="00153D5B"/>
    <w:rsid w:val="00156643"/>
    <w:rsid w:val="00160884"/>
    <w:rsid w:val="00160F9B"/>
    <w:rsid w:val="00166F5B"/>
    <w:rsid w:val="00174B94"/>
    <w:rsid w:val="00177EA2"/>
    <w:rsid w:val="00182DF1"/>
    <w:rsid w:val="001834E0"/>
    <w:rsid w:val="001849D2"/>
    <w:rsid w:val="00185024"/>
    <w:rsid w:val="001915DF"/>
    <w:rsid w:val="00191616"/>
    <w:rsid w:val="001937A1"/>
    <w:rsid w:val="00195692"/>
    <w:rsid w:val="001A27A6"/>
    <w:rsid w:val="001A4ED1"/>
    <w:rsid w:val="001A50A7"/>
    <w:rsid w:val="001B4221"/>
    <w:rsid w:val="001C58ED"/>
    <w:rsid w:val="001C69A7"/>
    <w:rsid w:val="001C7768"/>
    <w:rsid w:val="001D1164"/>
    <w:rsid w:val="001D17C5"/>
    <w:rsid w:val="001D3A3F"/>
    <w:rsid w:val="001D5C04"/>
    <w:rsid w:val="001E06EF"/>
    <w:rsid w:val="001E1828"/>
    <w:rsid w:val="001E76EF"/>
    <w:rsid w:val="001F35D4"/>
    <w:rsid w:val="002028CE"/>
    <w:rsid w:val="00203154"/>
    <w:rsid w:val="00203B14"/>
    <w:rsid w:val="00203F1F"/>
    <w:rsid w:val="00203F8D"/>
    <w:rsid w:val="002040DF"/>
    <w:rsid w:val="00204CD5"/>
    <w:rsid w:val="0020752B"/>
    <w:rsid w:val="002133BE"/>
    <w:rsid w:val="00213A2D"/>
    <w:rsid w:val="00220065"/>
    <w:rsid w:val="00221B19"/>
    <w:rsid w:val="00222B84"/>
    <w:rsid w:val="002235C4"/>
    <w:rsid w:val="00225624"/>
    <w:rsid w:val="00225A04"/>
    <w:rsid w:val="00227E9B"/>
    <w:rsid w:val="00232F2A"/>
    <w:rsid w:val="002342DE"/>
    <w:rsid w:val="00242B6D"/>
    <w:rsid w:val="00245BDF"/>
    <w:rsid w:val="00245CDA"/>
    <w:rsid w:val="002472AA"/>
    <w:rsid w:val="002477DC"/>
    <w:rsid w:val="002548CF"/>
    <w:rsid w:val="002557AA"/>
    <w:rsid w:val="00255950"/>
    <w:rsid w:val="00260FDA"/>
    <w:rsid w:val="00264A4D"/>
    <w:rsid w:val="00265404"/>
    <w:rsid w:val="002704C7"/>
    <w:rsid w:val="0027086C"/>
    <w:rsid w:val="00271DDA"/>
    <w:rsid w:val="00276D8F"/>
    <w:rsid w:val="00281852"/>
    <w:rsid w:val="00282A33"/>
    <w:rsid w:val="002839F9"/>
    <w:rsid w:val="00283D0E"/>
    <w:rsid w:val="00285252"/>
    <w:rsid w:val="00285614"/>
    <w:rsid w:val="00287ADD"/>
    <w:rsid w:val="00290052"/>
    <w:rsid w:val="00296B5C"/>
    <w:rsid w:val="00297D0F"/>
    <w:rsid w:val="002A090C"/>
    <w:rsid w:val="002A1ABF"/>
    <w:rsid w:val="002A62DF"/>
    <w:rsid w:val="002A6468"/>
    <w:rsid w:val="002A71E3"/>
    <w:rsid w:val="002B361C"/>
    <w:rsid w:val="002B4E96"/>
    <w:rsid w:val="002C056F"/>
    <w:rsid w:val="002C37D9"/>
    <w:rsid w:val="002C45DF"/>
    <w:rsid w:val="002C68B0"/>
    <w:rsid w:val="002C7E90"/>
    <w:rsid w:val="002D038E"/>
    <w:rsid w:val="002D1247"/>
    <w:rsid w:val="002D138F"/>
    <w:rsid w:val="002D1E23"/>
    <w:rsid w:val="002D371E"/>
    <w:rsid w:val="002D4DEA"/>
    <w:rsid w:val="002E0BE0"/>
    <w:rsid w:val="002E1DB1"/>
    <w:rsid w:val="002E2B38"/>
    <w:rsid w:val="002E3E40"/>
    <w:rsid w:val="002E720E"/>
    <w:rsid w:val="002F02AA"/>
    <w:rsid w:val="002F2AC1"/>
    <w:rsid w:val="002F3052"/>
    <w:rsid w:val="002F6C59"/>
    <w:rsid w:val="00302990"/>
    <w:rsid w:val="00305C06"/>
    <w:rsid w:val="003103C0"/>
    <w:rsid w:val="00311F91"/>
    <w:rsid w:val="00313EBA"/>
    <w:rsid w:val="00314D13"/>
    <w:rsid w:val="00315EC3"/>
    <w:rsid w:val="0032487C"/>
    <w:rsid w:val="003266B2"/>
    <w:rsid w:val="00331A00"/>
    <w:rsid w:val="00333099"/>
    <w:rsid w:val="00334931"/>
    <w:rsid w:val="00336726"/>
    <w:rsid w:val="003368C1"/>
    <w:rsid w:val="00337E02"/>
    <w:rsid w:val="00340124"/>
    <w:rsid w:val="00342E4D"/>
    <w:rsid w:val="003461E1"/>
    <w:rsid w:val="00347EA1"/>
    <w:rsid w:val="003510C4"/>
    <w:rsid w:val="003530B3"/>
    <w:rsid w:val="0035573C"/>
    <w:rsid w:val="003563D1"/>
    <w:rsid w:val="00356CED"/>
    <w:rsid w:val="00356EAC"/>
    <w:rsid w:val="00357E4B"/>
    <w:rsid w:val="00362A46"/>
    <w:rsid w:val="003637D9"/>
    <w:rsid w:val="003638EC"/>
    <w:rsid w:val="00363F9A"/>
    <w:rsid w:val="0036476E"/>
    <w:rsid w:val="00365702"/>
    <w:rsid w:val="003717F6"/>
    <w:rsid w:val="00375E0A"/>
    <w:rsid w:val="00381861"/>
    <w:rsid w:val="003832D7"/>
    <w:rsid w:val="00386732"/>
    <w:rsid w:val="0038726F"/>
    <w:rsid w:val="003872DE"/>
    <w:rsid w:val="0038760F"/>
    <w:rsid w:val="00387B84"/>
    <w:rsid w:val="00390E20"/>
    <w:rsid w:val="003920AC"/>
    <w:rsid w:val="00393CF7"/>
    <w:rsid w:val="00397EA2"/>
    <w:rsid w:val="003A21AF"/>
    <w:rsid w:val="003A3B40"/>
    <w:rsid w:val="003A5260"/>
    <w:rsid w:val="003A6838"/>
    <w:rsid w:val="003B01DF"/>
    <w:rsid w:val="003B4B58"/>
    <w:rsid w:val="003B4B70"/>
    <w:rsid w:val="003B6534"/>
    <w:rsid w:val="003C0222"/>
    <w:rsid w:val="003C2BDC"/>
    <w:rsid w:val="003C466E"/>
    <w:rsid w:val="003C65CB"/>
    <w:rsid w:val="003D1AD1"/>
    <w:rsid w:val="003D2542"/>
    <w:rsid w:val="003D26FC"/>
    <w:rsid w:val="003D2B3A"/>
    <w:rsid w:val="003D3010"/>
    <w:rsid w:val="003D37B0"/>
    <w:rsid w:val="003D39C6"/>
    <w:rsid w:val="003D5212"/>
    <w:rsid w:val="003D7626"/>
    <w:rsid w:val="003E0DC6"/>
    <w:rsid w:val="003E2335"/>
    <w:rsid w:val="003E2E47"/>
    <w:rsid w:val="003E51F4"/>
    <w:rsid w:val="003F020D"/>
    <w:rsid w:val="003F1535"/>
    <w:rsid w:val="003F2A2E"/>
    <w:rsid w:val="003F4439"/>
    <w:rsid w:val="004014FE"/>
    <w:rsid w:val="004016A4"/>
    <w:rsid w:val="00404F65"/>
    <w:rsid w:val="004125CF"/>
    <w:rsid w:val="00413F63"/>
    <w:rsid w:val="004175F7"/>
    <w:rsid w:val="00422C92"/>
    <w:rsid w:val="00422EF8"/>
    <w:rsid w:val="00423B80"/>
    <w:rsid w:val="004249BB"/>
    <w:rsid w:val="00424C83"/>
    <w:rsid w:val="00426303"/>
    <w:rsid w:val="00427B55"/>
    <w:rsid w:val="00427E4D"/>
    <w:rsid w:val="004322D3"/>
    <w:rsid w:val="004325B0"/>
    <w:rsid w:val="004329DD"/>
    <w:rsid w:val="00433403"/>
    <w:rsid w:val="004338E1"/>
    <w:rsid w:val="004341F2"/>
    <w:rsid w:val="00442C0D"/>
    <w:rsid w:val="00447082"/>
    <w:rsid w:val="00451994"/>
    <w:rsid w:val="0045394C"/>
    <w:rsid w:val="00455E58"/>
    <w:rsid w:val="004563C5"/>
    <w:rsid w:val="00456E1F"/>
    <w:rsid w:val="0046299D"/>
    <w:rsid w:val="004633E8"/>
    <w:rsid w:val="00463E83"/>
    <w:rsid w:val="004657DE"/>
    <w:rsid w:val="00465D5E"/>
    <w:rsid w:val="00466A2F"/>
    <w:rsid w:val="00470AAE"/>
    <w:rsid w:val="00472EA6"/>
    <w:rsid w:val="004741B9"/>
    <w:rsid w:val="00474385"/>
    <w:rsid w:val="00474C2E"/>
    <w:rsid w:val="004776BC"/>
    <w:rsid w:val="00480A2F"/>
    <w:rsid w:val="00482397"/>
    <w:rsid w:val="00483F6E"/>
    <w:rsid w:val="004854F8"/>
    <w:rsid w:val="00486C63"/>
    <w:rsid w:val="00490DCB"/>
    <w:rsid w:val="00491CA4"/>
    <w:rsid w:val="00494FB0"/>
    <w:rsid w:val="004A0361"/>
    <w:rsid w:val="004A03CC"/>
    <w:rsid w:val="004A052E"/>
    <w:rsid w:val="004A25BE"/>
    <w:rsid w:val="004A4976"/>
    <w:rsid w:val="004B103D"/>
    <w:rsid w:val="004B16A4"/>
    <w:rsid w:val="004B5B31"/>
    <w:rsid w:val="004B640F"/>
    <w:rsid w:val="004B677F"/>
    <w:rsid w:val="004B7A91"/>
    <w:rsid w:val="004C1A8F"/>
    <w:rsid w:val="004C2052"/>
    <w:rsid w:val="004C3F69"/>
    <w:rsid w:val="004C4E36"/>
    <w:rsid w:val="004C6466"/>
    <w:rsid w:val="004D145A"/>
    <w:rsid w:val="004D444F"/>
    <w:rsid w:val="004D48BC"/>
    <w:rsid w:val="004D6B88"/>
    <w:rsid w:val="004E0020"/>
    <w:rsid w:val="004E3476"/>
    <w:rsid w:val="004E5919"/>
    <w:rsid w:val="004E6A6D"/>
    <w:rsid w:val="004F45F2"/>
    <w:rsid w:val="004F46EF"/>
    <w:rsid w:val="00502A36"/>
    <w:rsid w:val="005122F7"/>
    <w:rsid w:val="00516B2A"/>
    <w:rsid w:val="00516C56"/>
    <w:rsid w:val="00521630"/>
    <w:rsid w:val="005228AB"/>
    <w:rsid w:val="00523FDD"/>
    <w:rsid w:val="0052741A"/>
    <w:rsid w:val="00533CE8"/>
    <w:rsid w:val="00536894"/>
    <w:rsid w:val="00537C25"/>
    <w:rsid w:val="00541538"/>
    <w:rsid w:val="00542F12"/>
    <w:rsid w:val="00544040"/>
    <w:rsid w:val="00547B48"/>
    <w:rsid w:val="00557C98"/>
    <w:rsid w:val="00562898"/>
    <w:rsid w:val="00565261"/>
    <w:rsid w:val="00565A2B"/>
    <w:rsid w:val="00570F86"/>
    <w:rsid w:val="005753FF"/>
    <w:rsid w:val="00575B97"/>
    <w:rsid w:val="005761E2"/>
    <w:rsid w:val="00580A2A"/>
    <w:rsid w:val="005838CE"/>
    <w:rsid w:val="005859CC"/>
    <w:rsid w:val="00586645"/>
    <w:rsid w:val="005871AD"/>
    <w:rsid w:val="005911E9"/>
    <w:rsid w:val="0059254E"/>
    <w:rsid w:val="00596252"/>
    <w:rsid w:val="005977DA"/>
    <w:rsid w:val="00597D1E"/>
    <w:rsid w:val="00597EC4"/>
    <w:rsid w:val="005A1DE5"/>
    <w:rsid w:val="005A2369"/>
    <w:rsid w:val="005B0C3C"/>
    <w:rsid w:val="005B0F81"/>
    <w:rsid w:val="005B133C"/>
    <w:rsid w:val="005B150C"/>
    <w:rsid w:val="005B1DCB"/>
    <w:rsid w:val="005B3409"/>
    <w:rsid w:val="005B6190"/>
    <w:rsid w:val="005C1678"/>
    <w:rsid w:val="005C42AB"/>
    <w:rsid w:val="005C443E"/>
    <w:rsid w:val="005C60C1"/>
    <w:rsid w:val="005C7024"/>
    <w:rsid w:val="005D06DC"/>
    <w:rsid w:val="005D3438"/>
    <w:rsid w:val="005D5130"/>
    <w:rsid w:val="005D6258"/>
    <w:rsid w:val="005D7BBC"/>
    <w:rsid w:val="005E2D95"/>
    <w:rsid w:val="005F0021"/>
    <w:rsid w:val="005F2822"/>
    <w:rsid w:val="005F3D11"/>
    <w:rsid w:val="005F424D"/>
    <w:rsid w:val="005F5202"/>
    <w:rsid w:val="00604A52"/>
    <w:rsid w:val="00610660"/>
    <w:rsid w:val="00612C7D"/>
    <w:rsid w:val="0061310D"/>
    <w:rsid w:val="0062424F"/>
    <w:rsid w:val="0062433B"/>
    <w:rsid w:val="00624693"/>
    <w:rsid w:val="00625437"/>
    <w:rsid w:val="00630BA7"/>
    <w:rsid w:val="006317EB"/>
    <w:rsid w:val="006320E4"/>
    <w:rsid w:val="006338FA"/>
    <w:rsid w:val="00643FF1"/>
    <w:rsid w:val="00645C55"/>
    <w:rsid w:val="006528A6"/>
    <w:rsid w:val="00652F46"/>
    <w:rsid w:val="00655A6A"/>
    <w:rsid w:val="00661C7D"/>
    <w:rsid w:val="006639F9"/>
    <w:rsid w:val="00671BD1"/>
    <w:rsid w:val="0067214D"/>
    <w:rsid w:val="0067399C"/>
    <w:rsid w:val="00674004"/>
    <w:rsid w:val="006753E4"/>
    <w:rsid w:val="00675910"/>
    <w:rsid w:val="006768B1"/>
    <w:rsid w:val="006778A7"/>
    <w:rsid w:val="0068174B"/>
    <w:rsid w:val="006822B7"/>
    <w:rsid w:val="006826AD"/>
    <w:rsid w:val="006864C9"/>
    <w:rsid w:val="0068785F"/>
    <w:rsid w:val="0069119C"/>
    <w:rsid w:val="00693363"/>
    <w:rsid w:val="00693E9E"/>
    <w:rsid w:val="00695594"/>
    <w:rsid w:val="006955C5"/>
    <w:rsid w:val="006A41E9"/>
    <w:rsid w:val="006A558F"/>
    <w:rsid w:val="006A7F4D"/>
    <w:rsid w:val="006B1C92"/>
    <w:rsid w:val="006B2CFD"/>
    <w:rsid w:val="006B3BD9"/>
    <w:rsid w:val="006B46F7"/>
    <w:rsid w:val="006B5246"/>
    <w:rsid w:val="006B52B1"/>
    <w:rsid w:val="006B6FC0"/>
    <w:rsid w:val="006C1AC9"/>
    <w:rsid w:val="006C3F04"/>
    <w:rsid w:val="006C655A"/>
    <w:rsid w:val="006D2AC4"/>
    <w:rsid w:val="006D2BD4"/>
    <w:rsid w:val="006D393C"/>
    <w:rsid w:val="006D6676"/>
    <w:rsid w:val="006E0D7E"/>
    <w:rsid w:val="006E3A21"/>
    <w:rsid w:val="006F099D"/>
    <w:rsid w:val="006F0ABF"/>
    <w:rsid w:val="006F1DDE"/>
    <w:rsid w:val="0070540B"/>
    <w:rsid w:val="007066B4"/>
    <w:rsid w:val="007100F6"/>
    <w:rsid w:val="00716BD8"/>
    <w:rsid w:val="00717C85"/>
    <w:rsid w:val="00717EF4"/>
    <w:rsid w:val="0072075F"/>
    <w:rsid w:val="00720BF1"/>
    <w:rsid w:val="00726D16"/>
    <w:rsid w:val="00727A9B"/>
    <w:rsid w:val="00731F14"/>
    <w:rsid w:val="007335C9"/>
    <w:rsid w:val="00733929"/>
    <w:rsid w:val="00733E60"/>
    <w:rsid w:val="007359AF"/>
    <w:rsid w:val="007435BA"/>
    <w:rsid w:val="00745C67"/>
    <w:rsid w:val="00746744"/>
    <w:rsid w:val="00747042"/>
    <w:rsid w:val="00747232"/>
    <w:rsid w:val="00751B1E"/>
    <w:rsid w:val="007615D5"/>
    <w:rsid w:val="0076320F"/>
    <w:rsid w:val="007663CF"/>
    <w:rsid w:val="00770686"/>
    <w:rsid w:val="00772F60"/>
    <w:rsid w:val="00777791"/>
    <w:rsid w:val="00777F9C"/>
    <w:rsid w:val="00780CAA"/>
    <w:rsid w:val="00783A1F"/>
    <w:rsid w:val="00786DA5"/>
    <w:rsid w:val="00787EF3"/>
    <w:rsid w:val="007940F0"/>
    <w:rsid w:val="0079580D"/>
    <w:rsid w:val="00796BDC"/>
    <w:rsid w:val="00797777"/>
    <w:rsid w:val="007A24C1"/>
    <w:rsid w:val="007A3E9C"/>
    <w:rsid w:val="007A468C"/>
    <w:rsid w:val="007A538A"/>
    <w:rsid w:val="007A6BCD"/>
    <w:rsid w:val="007B4D1C"/>
    <w:rsid w:val="007C002C"/>
    <w:rsid w:val="007C013B"/>
    <w:rsid w:val="007C1EF7"/>
    <w:rsid w:val="007C31A4"/>
    <w:rsid w:val="007C3A19"/>
    <w:rsid w:val="007C627B"/>
    <w:rsid w:val="007D198F"/>
    <w:rsid w:val="007D3748"/>
    <w:rsid w:val="007E0DA0"/>
    <w:rsid w:val="007E1CC6"/>
    <w:rsid w:val="007E21BD"/>
    <w:rsid w:val="007E23FB"/>
    <w:rsid w:val="007E64AC"/>
    <w:rsid w:val="007E75BF"/>
    <w:rsid w:val="007F0C82"/>
    <w:rsid w:val="007F1BA3"/>
    <w:rsid w:val="007F57A6"/>
    <w:rsid w:val="008000BD"/>
    <w:rsid w:val="0080321A"/>
    <w:rsid w:val="00803831"/>
    <w:rsid w:val="00805293"/>
    <w:rsid w:val="00806403"/>
    <w:rsid w:val="008064B7"/>
    <w:rsid w:val="0080699F"/>
    <w:rsid w:val="008104BF"/>
    <w:rsid w:val="00810C0A"/>
    <w:rsid w:val="00813579"/>
    <w:rsid w:val="008209C5"/>
    <w:rsid w:val="008217ED"/>
    <w:rsid w:val="00822017"/>
    <w:rsid w:val="0082411B"/>
    <w:rsid w:val="00824373"/>
    <w:rsid w:val="008273A4"/>
    <w:rsid w:val="008316E3"/>
    <w:rsid w:val="008333F8"/>
    <w:rsid w:val="00835A8E"/>
    <w:rsid w:val="008374D6"/>
    <w:rsid w:val="008404F2"/>
    <w:rsid w:val="0085188C"/>
    <w:rsid w:val="00852891"/>
    <w:rsid w:val="00857AF9"/>
    <w:rsid w:val="0086155A"/>
    <w:rsid w:val="00862177"/>
    <w:rsid w:val="00862969"/>
    <w:rsid w:val="00870263"/>
    <w:rsid w:val="00875816"/>
    <w:rsid w:val="00876BBA"/>
    <w:rsid w:val="00877377"/>
    <w:rsid w:val="0088167F"/>
    <w:rsid w:val="00882EA2"/>
    <w:rsid w:val="0088314B"/>
    <w:rsid w:val="008832C3"/>
    <w:rsid w:val="00884B6B"/>
    <w:rsid w:val="008878FC"/>
    <w:rsid w:val="00891A8F"/>
    <w:rsid w:val="00892FFC"/>
    <w:rsid w:val="008935DE"/>
    <w:rsid w:val="008952D3"/>
    <w:rsid w:val="008958F4"/>
    <w:rsid w:val="008A01A7"/>
    <w:rsid w:val="008A3306"/>
    <w:rsid w:val="008A66E2"/>
    <w:rsid w:val="008A7D23"/>
    <w:rsid w:val="008B320B"/>
    <w:rsid w:val="008C2375"/>
    <w:rsid w:val="008C3F55"/>
    <w:rsid w:val="008C4F9E"/>
    <w:rsid w:val="008D0BB6"/>
    <w:rsid w:val="008D4F96"/>
    <w:rsid w:val="008E2E7B"/>
    <w:rsid w:val="008E367A"/>
    <w:rsid w:val="008E4084"/>
    <w:rsid w:val="008E75DD"/>
    <w:rsid w:val="008F7AA9"/>
    <w:rsid w:val="00901B75"/>
    <w:rsid w:val="00902A01"/>
    <w:rsid w:val="00905217"/>
    <w:rsid w:val="00910831"/>
    <w:rsid w:val="009122DB"/>
    <w:rsid w:val="009131D4"/>
    <w:rsid w:val="009134A5"/>
    <w:rsid w:val="0091409D"/>
    <w:rsid w:val="009140D4"/>
    <w:rsid w:val="0091633E"/>
    <w:rsid w:val="00916F4E"/>
    <w:rsid w:val="0092082E"/>
    <w:rsid w:val="00920844"/>
    <w:rsid w:val="009212B7"/>
    <w:rsid w:val="00923576"/>
    <w:rsid w:val="00923C5E"/>
    <w:rsid w:val="0092433F"/>
    <w:rsid w:val="00930526"/>
    <w:rsid w:val="0093057C"/>
    <w:rsid w:val="00933C58"/>
    <w:rsid w:val="00934F5A"/>
    <w:rsid w:val="0094295D"/>
    <w:rsid w:val="00943626"/>
    <w:rsid w:val="00943F8D"/>
    <w:rsid w:val="00944213"/>
    <w:rsid w:val="00945297"/>
    <w:rsid w:val="009504E5"/>
    <w:rsid w:val="00950B6A"/>
    <w:rsid w:val="00951EE2"/>
    <w:rsid w:val="009571BA"/>
    <w:rsid w:val="0096597B"/>
    <w:rsid w:val="00966C94"/>
    <w:rsid w:val="009670E9"/>
    <w:rsid w:val="00972AB2"/>
    <w:rsid w:val="00975B6B"/>
    <w:rsid w:val="0097616B"/>
    <w:rsid w:val="00976271"/>
    <w:rsid w:val="00976BE7"/>
    <w:rsid w:val="0097733D"/>
    <w:rsid w:val="00977738"/>
    <w:rsid w:val="009812FE"/>
    <w:rsid w:val="00983C7A"/>
    <w:rsid w:val="009853C0"/>
    <w:rsid w:val="009853E9"/>
    <w:rsid w:val="00986478"/>
    <w:rsid w:val="00986A10"/>
    <w:rsid w:val="00993FC5"/>
    <w:rsid w:val="009942CF"/>
    <w:rsid w:val="009973CB"/>
    <w:rsid w:val="00997E66"/>
    <w:rsid w:val="009A2A18"/>
    <w:rsid w:val="009A54B5"/>
    <w:rsid w:val="009A5591"/>
    <w:rsid w:val="009A5FE6"/>
    <w:rsid w:val="009A7632"/>
    <w:rsid w:val="009B4B83"/>
    <w:rsid w:val="009B68B6"/>
    <w:rsid w:val="009B68C6"/>
    <w:rsid w:val="009B7854"/>
    <w:rsid w:val="009C0D0E"/>
    <w:rsid w:val="009C1C88"/>
    <w:rsid w:val="009C1EAF"/>
    <w:rsid w:val="009C207F"/>
    <w:rsid w:val="009C23BA"/>
    <w:rsid w:val="009D1F09"/>
    <w:rsid w:val="009D34A8"/>
    <w:rsid w:val="009D5429"/>
    <w:rsid w:val="009D6D15"/>
    <w:rsid w:val="009E1CB4"/>
    <w:rsid w:val="009E4880"/>
    <w:rsid w:val="009E5AF8"/>
    <w:rsid w:val="009F3CF4"/>
    <w:rsid w:val="009F48FC"/>
    <w:rsid w:val="009F4E49"/>
    <w:rsid w:val="009F5A2F"/>
    <w:rsid w:val="00A0051F"/>
    <w:rsid w:val="00A07096"/>
    <w:rsid w:val="00A10EC6"/>
    <w:rsid w:val="00A12310"/>
    <w:rsid w:val="00A14DD5"/>
    <w:rsid w:val="00A24137"/>
    <w:rsid w:val="00A263A0"/>
    <w:rsid w:val="00A27588"/>
    <w:rsid w:val="00A32E91"/>
    <w:rsid w:val="00A36B99"/>
    <w:rsid w:val="00A36EA9"/>
    <w:rsid w:val="00A411ED"/>
    <w:rsid w:val="00A453ED"/>
    <w:rsid w:val="00A5117F"/>
    <w:rsid w:val="00A524DB"/>
    <w:rsid w:val="00A53A39"/>
    <w:rsid w:val="00A559D0"/>
    <w:rsid w:val="00A56090"/>
    <w:rsid w:val="00A56AFA"/>
    <w:rsid w:val="00A616CA"/>
    <w:rsid w:val="00A61DDE"/>
    <w:rsid w:val="00A6372A"/>
    <w:rsid w:val="00A72902"/>
    <w:rsid w:val="00A72C08"/>
    <w:rsid w:val="00A74842"/>
    <w:rsid w:val="00A74E6A"/>
    <w:rsid w:val="00A75802"/>
    <w:rsid w:val="00A7715C"/>
    <w:rsid w:val="00A77406"/>
    <w:rsid w:val="00A812D0"/>
    <w:rsid w:val="00A82E88"/>
    <w:rsid w:val="00A8575C"/>
    <w:rsid w:val="00A85FEE"/>
    <w:rsid w:val="00A91EFF"/>
    <w:rsid w:val="00A94463"/>
    <w:rsid w:val="00A95E85"/>
    <w:rsid w:val="00AA652C"/>
    <w:rsid w:val="00AB03CB"/>
    <w:rsid w:val="00AB6CD3"/>
    <w:rsid w:val="00AB73B5"/>
    <w:rsid w:val="00AB7D39"/>
    <w:rsid w:val="00AC0720"/>
    <w:rsid w:val="00AC2B17"/>
    <w:rsid w:val="00AC2F82"/>
    <w:rsid w:val="00AC3A17"/>
    <w:rsid w:val="00AD25C3"/>
    <w:rsid w:val="00AD66CD"/>
    <w:rsid w:val="00AD73F4"/>
    <w:rsid w:val="00AE1F57"/>
    <w:rsid w:val="00AE33C5"/>
    <w:rsid w:val="00AE34BB"/>
    <w:rsid w:val="00AE3618"/>
    <w:rsid w:val="00AE429A"/>
    <w:rsid w:val="00AE42A6"/>
    <w:rsid w:val="00AE467C"/>
    <w:rsid w:val="00AE7B45"/>
    <w:rsid w:val="00AF4A42"/>
    <w:rsid w:val="00AF53B8"/>
    <w:rsid w:val="00AF571E"/>
    <w:rsid w:val="00B006BE"/>
    <w:rsid w:val="00B0213E"/>
    <w:rsid w:val="00B03CB6"/>
    <w:rsid w:val="00B0501D"/>
    <w:rsid w:val="00B06183"/>
    <w:rsid w:val="00B06213"/>
    <w:rsid w:val="00B10C75"/>
    <w:rsid w:val="00B110DB"/>
    <w:rsid w:val="00B121E9"/>
    <w:rsid w:val="00B16030"/>
    <w:rsid w:val="00B20AEC"/>
    <w:rsid w:val="00B21432"/>
    <w:rsid w:val="00B262D2"/>
    <w:rsid w:val="00B33EAF"/>
    <w:rsid w:val="00B41664"/>
    <w:rsid w:val="00B41769"/>
    <w:rsid w:val="00B43550"/>
    <w:rsid w:val="00B45D10"/>
    <w:rsid w:val="00B471E7"/>
    <w:rsid w:val="00B53332"/>
    <w:rsid w:val="00B5425C"/>
    <w:rsid w:val="00B544D9"/>
    <w:rsid w:val="00B56EE7"/>
    <w:rsid w:val="00B631D4"/>
    <w:rsid w:val="00B63EE1"/>
    <w:rsid w:val="00B65741"/>
    <w:rsid w:val="00B700A3"/>
    <w:rsid w:val="00B73C4B"/>
    <w:rsid w:val="00B747F1"/>
    <w:rsid w:val="00B8437F"/>
    <w:rsid w:val="00B84B09"/>
    <w:rsid w:val="00B86BF7"/>
    <w:rsid w:val="00B87754"/>
    <w:rsid w:val="00B933E1"/>
    <w:rsid w:val="00B94BC8"/>
    <w:rsid w:val="00B95FCC"/>
    <w:rsid w:val="00B96C69"/>
    <w:rsid w:val="00BA21F2"/>
    <w:rsid w:val="00BA271A"/>
    <w:rsid w:val="00BA2A78"/>
    <w:rsid w:val="00BB114D"/>
    <w:rsid w:val="00BB1BF5"/>
    <w:rsid w:val="00BB29F5"/>
    <w:rsid w:val="00BB29FB"/>
    <w:rsid w:val="00BC0A9B"/>
    <w:rsid w:val="00BC1572"/>
    <w:rsid w:val="00BC1E95"/>
    <w:rsid w:val="00BC3E52"/>
    <w:rsid w:val="00BD274A"/>
    <w:rsid w:val="00BD3039"/>
    <w:rsid w:val="00BD3B55"/>
    <w:rsid w:val="00BE0F11"/>
    <w:rsid w:val="00BE133D"/>
    <w:rsid w:val="00BE5052"/>
    <w:rsid w:val="00BE5B80"/>
    <w:rsid w:val="00BE5DF3"/>
    <w:rsid w:val="00BE6D69"/>
    <w:rsid w:val="00BE798E"/>
    <w:rsid w:val="00BE7E69"/>
    <w:rsid w:val="00BF3677"/>
    <w:rsid w:val="00BF4C63"/>
    <w:rsid w:val="00C008B9"/>
    <w:rsid w:val="00C011DE"/>
    <w:rsid w:val="00C10293"/>
    <w:rsid w:val="00C12EC5"/>
    <w:rsid w:val="00C1546B"/>
    <w:rsid w:val="00C21801"/>
    <w:rsid w:val="00C23C4D"/>
    <w:rsid w:val="00C24AB5"/>
    <w:rsid w:val="00C2554A"/>
    <w:rsid w:val="00C257F9"/>
    <w:rsid w:val="00C26422"/>
    <w:rsid w:val="00C27931"/>
    <w:rsid w:val="00C356E2"/>
    <w:rsid w:val="00C446F0"/>
    <w:rsid w:val="00C50C5E"/>
    <w:rsid w:val="00C51E47"/>
    <w:rsid w:val="00C54D7F"/>
    <w:rsid w:val="00C64A3D"/>
    <w:rsid w:val="00C810CE"/>
    <w:rsid w:val="00C84CFB"/>
    <w:rsid w:val="00C93822"/>
    <w:rsid w:val="00C940B1"/>
    <w:rsid w:val="00C975A8"/>
    <w:rsid w:val="00CA6F74"/>
    <w:rsid w:val="00CB13AF"/>
    <w:rsid w:val="00CB1DFC"/>
    <w:rsid w:val="00CB3F29"/>
    <w:rsid w:val="00CB7B1B"/>
    <w:rsid w:val="00CC3C77"/>
    <w:rsid w:val="00CC44BA"/>
    <w:rsid w:val="00CC4CD5"/>
    <w:rsid w:val="00CC5378"/>
    <w:rsid w:val="00CC6F49"/>
    <w:rsid w:val="00CC76AC"/>
    <w:rsid w:val="00CD4123"/>
    <w:rsid w:val="00CD6077"/>
    <w:rsid w:val="00CD63C3"/>
    <w:rsid w:val="00CE0919"/>
    <w:rsid w:val="00CE1C32"/>
    <w:rsid w:val="00CE246F"/>
    <w:rsid w:val="00CE4CBF"/>
    <w:rsid w:val="00CE6027"/>
    <w:rsid w:val="00CE7B3B"/>
    <w:rsid w:val="00CF1564"/>
    <w:rsid w:val="00CF1BBA"/>
    <w:rsid w:val="00CF2709"/>
    <w:rsid w:val="00CF670C"/>
    <w:rsid w:val="00CF674B"/>
    <w:rsid w:val="00CF6902"/>
    <w:rsid w:val="00D003CA"/>
    <w:rsid w:val="00D012B4"/>
    <w:rsid w:val="00D01D63"/>
    <w:rsid w:val="00D01FFD"/>
    <w:rsid w:val="00D03D83"/>
    <w:rsid w:val="00D0502C"/>
    <w:rsid w:val="00D06630"/>
    <w:rsid w:val="00D101ED"/>
    <w:rsid w:val="00D12ECB"/>
    <w:rsid w:val="00D13A08"/>
    <w:rsid w:val="00D150EB"/>
    <w:rsid w:val="00D15620"/>
    <w:rsid w:val="00D15C41"/>
    <w:rsid w:val="00D15EAE"/>
    <w:rsid w:val="00D17185"/>
    <w:rsid w:val="00D20BC4"/>
    <w:rsid w:val="00D22549"/>
    <w:rsid w:val="00D22B1D"/>
    <w:rsid w:val="00D32171"/>
    <w:rsid w:val="00D35CB5"/>
    <w:rsid w:val="00D36B9C"/>
    <w:rsid w:val="00D37A82"/>
    <w:rsid w:val="00D41983"/>
    <w:rsid w:val="00D43C87"/>
    <w:rsid w:val="00D52B8C"/>
    <w:rsid w:val="00D52C78"/>
    <w:rsid w:val="00D52DD2"/>
    <w:rsid w:val="00D569E3"/>
    <w:rsid w:val="00D60D84"/>
    <w:rsid w:val="00D63517"/>
    <w:rsid w:val="00D650CD"/>
    <w:rsid w:val="00D66FF4"/>
    <w:rsid w:val="00D7480C"/>
    <w:rsid w:val="00D76557"/>
    <w:rsid w:val="00D84A93"/>
    <w:rsid w:val="00D864BD"/>
    <w:rsid w:val="00D906B9"/>
    <w:rsid w:val="00D90899"/>
    <w:rsid w:val="00D9492E"/>
    <w:rsid w:val="00DA0E86"/>
    <w:rsid w:val="00DA0E99"/>
    <w:rsid w:val="00DA12D0"/>
    <w:rsid w:val="00DA20C5"/>
    <w:rsid w:val="00DA371F"/>
    <w:rsid w:val="00DA55A4"/>
    <w:rsid w:val="00DA650D"/>
    <w:rsid w:val="00DA729F"/>
    <w:rsid w:val="00DB328D"/>
    <w:rsid w:val="00DB77CD"/>
    <w:rsid w:val="00DB7BE4"/>
    <w:rsid w:val="00DC71E7"/>
    <w:rsid w:val="00DD1890"/>
    <w:rsid w:val="00DD4502"/>
    <w:rsid w:val="00DD474D"/>
    <w:rsid w:val="00DD6505"/>
    <w:rsid w:val="00DE0E11"/>
    <w:rsid w:val="00DE2164"/>
    <w:rsid w:val="00DE3FE0"/>
    <w:rsid w:val="00DF0F5B"/>
    <w:rsid w:val="00DF3B8F"/>
    <w:rsid w:val="00DF6ECC"/>
    <w:rsid w:val="00DF6FCF"/>
    <w:rsid w:val="00E02A3F"/>
    <w:rsid w:val="00E033AE"/>
    <w:rsid w:val="00E17AB9"/>
    <w:rsid w:val="00E17DE2"/>
    <w:rsid w:val="00E21B86"/>
    <w:rsid w:val="00E250DE"/>
    <w:rsid w:val="00E25574"/>
    <w:rsid w:val="00E2617A"/>
    <w:rsid w:val="00E27AF6"/>
    <w:rsid w:val="00E34942"/>
    <w:rsid w:val="00E36878"/>
    <w:rsid w:val="00E4090B"/>
    <w:rsid w:val="00E40C70"/>
    <w:rsid w:val="00E41497"/>
    <w:rsid w:val="00E51916"/>
    <w:rsid w:val="00E5411B"/>
    <w:rsid w:val="00E6345B"/>
    <w:rsid w:val="00E636FC"/>
    <w:rsid w:val="00E641BB"/>
    <w:rsid w:val="00E646E7"/>
    <w:rsid w:val="00E72B51"/>
    <w:rsid w:val="00E754F6"/>
    <w:rsid w:val="00E77165"/>
    <w:rsid w:val="00E80B2D"/>
    <w:rsid w:val="00E80DCD"/>
    <w:rsid w:val="00E826E7"/>
    <w:rsid w:val="00E829CB"/>
    <w:rsid w:val="00E83889"/>
    <w:rsid w:val="00E85C4E"/>
    <w:rsid w:val="00E96107"/>
    <w:rsid w:val="00EA077E"/>
    <w:rsid w:val="00EA212C"/>
    <w:rsid w:val="00EA2654"/>
    <w:rsid w:val="00EA4EB0"/>
    <w:rsid w:val="00EA5D31"/>
    <w:rsid w:val="00EA7EF6"/>
    <w:rsid w:val="00EB0044"/>
    <w:rsid w:val="00EB5CF6"/>
    <w:rsid w:val="00EC4797"/>
    <w:rsid w:val="00EC6C5D"/>
    <w:rsid w:val="00EC6D75"/>
    <w:rsid w:val="00ED43DB"/>
    <w:rsid w:val="00ED48C2"/>
    <w:rsid w:val="00ED5C04"/>
    <w:rsid w:val="00ED7B0C"/>
    <w:rsid w:val="00ED7FDC"/>
    <w:rsid w:val="00EE145B"/>
    <w:rsid w:val="00EE2328"/>
    <w:rsid w:val="00EE4D80"/>
    <w:rsid w:val="00EE6ED5"/>
    <w:rsid w:val="00EE703D"/>
    <w:rsid w:val="00EF1BF9"/>
    <w:rsid w:val="00EF221D"/>
    <w:rsid w:val="00EF2EBC"/>
    <w:rsid w:val="00EF3EA7"/>
    <w:rsid w:val="00EF4FFD"/>
    <w:rsid w:val="00EF6C94"/>
    <w:rsid w:val="00F02AC9"/>
    <w:rsid w:val="00F02DD0"/>
    <w:rsid w:val="00F02F85"/>
    <w:rsid w:val="00F074CC"/>
    <w:rsid w:val="00F1054D"/>
    <w:rsid w:val="00F1089B"/>
    <w:rsid w:val="00F1305B"/>
    <w:rsid w:val="00F1780E"/>
    <w:rsid w:val="00F17FF8"/>
    <w:rsid w:val="00F21C19"/>
    <w:rsid w:val="00F261F0"/>
    <w:rsid w:val="00F26695"/>
    <w:rsid w:val="00F26B52"/>
    <w:rsid w:val="00F3478B"/>
    <w:rsid w:val="00F34F3C"/>
    <w:rsid w:val="00F355C8"/>
    <w:rsid w:val="00F3578C"/>
    <w:rsid w:val="00F365A0"/>
    <w:rsid w:val="00F3662F"/>
    <w:rsid w:val="00F42D4D"/>
    <w:rsid w:val="00F43094"/>
    <w:rsid w:val="00F432C6"/>
    <w:rsid w:val="00F43781"/>
    <w:rsid w:val="00F5059D"/>
    <w:rsid w:val="00F50FAF"/>
    <w:rsid w:val="00F51712"/>
    <w:rsid w:val="00F51C2C"/>
    <w:rsid w:val="00F55E1A"/>
    <w:rsid w:val="00F63664"/>
    <w:rsid w:val="00F65936"/>
    <w:rsid w:val="00F708AB"/>
    <w:rsid w:val="00F736FC"/>
    <w:rsid w:val="00F7385D"/>
    <w:rsid w:val="00F73A6A"/>
    <w:rsid w:val="00F73C33"/>
    <w:rsid w:val="00F74256"/>
    <w:rsid w:val="00F74A34"/>
    <w:rsid w:val="00F74AA5"/>
    <w:rsid w:val="00F77443"/>
    <w:rsid w:val="00F82E19"/>
    <w:rsid w:val="00F91705"/>
    <w:rsid w:val="00F91F02"/>
    <w:rsid w:val="00F92953"/>
    <w:rsid w:val="00F94C39"/>
    <w:rsid w:val="00FA0ED0"/>
    <w:rsid w:val="00FA1018"/>
    <w:rsid w:val="00FA189D"/>
    <w:rsid w:val="00FA53A0"/>
    <w:rsid w:val="00FA648D"/>
    <w:rsid w:val="00FA6C24"/>
    <w:rsid w:val="00FB3A65"/>
    <w:rsid w:val="00FB60FA"/>
    <w:rsid w:val="00FC0564"/>
    <w:rsid w:val="00FC0BCE"/>
    <w:rsid w:val="00FC35DE"/>
    <w:rsid w:val="00FC7012"/>
    <w:rsid w:val="00FD382F"/>
    <w:rsid w:val="00FD7637"/>
    <w:rsid w:val="00FE11C6"/>
    <w:rsid w:val="00FE760F"/>
    <w:rsid w:val="00FE7B57"/>
    <w:rsid w:val="00FF1687"/>
    <w:rsid w:val="00FF1C6E"/>
    <w:rsid w:val="00FF1DB5"/>
    <w:rsid w:val="00FF1F9D"/>
    <w:rsid w:val="00FF377D"/>
    <w:rsid w:val="00FF4E53"/>
    <w:rsid w:val="3FDD714F"/>
    <w:rsid w:val="4A7373C0"/>
    <w:rsid w:val="57667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E276"/>
  <w15:docId w15:val="{BB50076B-43B1-42AA-82D0-91916CAE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94BC8"/>
    <w:rPr>
      <w:rFonts w:ascii="Arial" w:hAnsi="Arial"/>
      <w:sz w:val="24"/>
      <w:szCs w:val="24"/>
    </w:rPr>
  </w:style>
  <w:style w:type="paragraph" w:styleId="berschrift1">
    <w:name w:val="heading 1"/>
    <w:basedOn w:val="Standard"/>
    <w:next w:val="Standard"/>
    <w:link w:val="berschrift1Zchn"/>
    <w:qFormat/>
    <w:rsid w:val="00A1231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nhideWhenUsed/>
    <w:qFormat/>
    <w:rsid w:val="00A123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nhideWhenUsed/>
    <w:qFormat/>
    <w:rsid w:val="00A12310"/>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nhideWhenUsed/>
    <w:qFormat/>
    <w:rsid w:val="00A12310"/>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nhideWhenUsed/>
    <w:qFormat/>
    <w:rsid w:val="00A12310"/>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next w:val="Standard"/>
    <w:rsid w:val="00B94BC8"/>
    <w:pPr>
      <w:framePr w:w="4320" w:h="2160" w:hRule="exact" w:hSpace="141" w:wrap="auto" w:hAnchor="page" w:xAlign="center" w:yAlign="bottom"/>
      <w:ind w:left="1"/>
    </w:pPr>
    <w:rPr>
      <w:rFonts w:cs="Arial"/>
    </w:rPr>
  </w:style>
  <w:style w:type="paragraph" w:styleId="StandardWeb">
    <w:name w:val="Normal (Web)"/>
    <w:basedOn w:val="Standard"/>
    <w:rsid w:val="00B94BC8"/>
    <w:rPr>
      <w:sz w:val="20"/>
    </w:rPr>
  </w:style>
  <w:style w:type="paragraph" w:styleId="Umschlagabsenderadresse">
    <w:name w:val="envelope return"/>
    <w:basedOn w:val="Standard"/>
    <w:next w:val="Standard"/>
    <w:rsid w:val="00B94BC8"/>
    <w:rPr>
      <w:rFonts w:cs="Arial"/>
      <w:sz w:val="14"/>
      <w:szCs w:val="20"/>
    </w:rPr>
  </w:style>
  <w:style w:type="paragraph" w:styleId="Kopfzeile">
    <w:name w:val="header"/>
    <w:basedOn w:val="Standard"/>
    <w:rsid w:val="004854F8"/>
    <w:pPr>
      <w:tabs>
        <w:tab w:val="center" w:pos="4536"/>
        <w:tab w:val="right" w:pos="9072"/>
      </w:tabs>
    </w:pPr>
  </w:style>
  <w:style w:type="paragraph" w:styleId="Fuzeile">
    <w:name w:val="footer"/>
    <w:basedOn w:val="Standard"/>
    <w:rsid w:val="004854F8"/>
    <w:pPr>
      <w:tabs>
        <w:tab w:val="center" w:pos="4536"/>
        <w:tab w:val="right" w:pos="9072"/>
      </w:tabs>
    </w:pPr>
  </w:style>
  <w:style w:type="paragraph" w:styleId="Sprechblasentext">
    <w:name w:val="Balloon Text"/>
    <w:basedOn w:val="Standard"/>
    <w:semiHidden/>
    <w:rsid w:val="00655A6A"/>
    <w:rPr>
      <w:rFonts w:ascii="Tahoma" w:hAnsi="Tahoma" w:cs="Tahoma"/>
      <w:sz w:val="16"/>
      <w:szCs w:val="16"/>
    </w:rPr>
  </w:style>
  <w:style w:type="character" w:styleId="Hyperlink">
    <w:name w:val="Hyperlink"/>
    <w:basedOn w:val="Absatz-Standardschriftart"/>
    <w:rsid w:val="00655A6A"/>
    <w:rPr>
      <w:color w:val="0000FF"/>
      <w:u w:val="single"/>
    </w:rPr>
  </w:style>
  <w:style w:type="character" w:customStyle="1" w:styleId="bodytext11">
    <w:name w:val="bodytext11"/>
    <w:basedOn w:val="Absatz-Standardschriftart"/>
    <w:rsid w:val="00F74AA5"/>
    <w:rPr>
      <w:rFonts w:ascii="Arial" w:hAnsi="Arial" w:cs="Arial" w:hint="default"/>
      <w:i w:val="0"/>
      <w:iCs w:val="0"/>
      <w:strike w:val="0"/>
      <w:dstrike w:val="0"/>
      <w:color w:val="000000"/>
      <w:sz w:val="14"/>
      <w:szCs w:val="14"/>
      <w:u w:val="none"/>
      <w:effect w:val="none"/>
    </w:rPr>
  </w:style>
  <w:style w:type="character" w:styleId="BesuchterLink">
    <w:name w:val="FollowedHyperlink"/>
    <w:basedOn w:val="Absatz-Standardschriftart"/>
    <w:rsid w:val="007A6BCD"/>
    <w:rPr>
      <w:color w:val="800080"/>
      <w:u w:val="single"/>
    </w:rPr>
  </w:style>
  <w:style w:type="paragraph" w:styleId="Funotentext">
    <w:name w:val="footnote text"/>
    <w:basedOn w:val="Standard"/>
    <w:link w:val="FunotentextZchn"/>
    <w:semiHidden/>
    <w:rsid w:val="00D17185"/>
    <w:rPr>
      <w:sz w:val="20"/>
      <w:szCs w:val="20"/>
    </w:rPr>
  </w:style>
  <w:style w:type="character" w:styleId="Funotenzeichen">
    <w:name w:val="footnote reference"/>
    <w:basedOn w:val="Absatz-Standardschriftart"/>
    <w:semiHidden/>
    <w:rsid w:val="00D17185"/>
    <w:rPr>
      <w:vertAlign w:val="superscript"/>
    </w:rPr>
  </w:style>
  <w:style w:type="character" w:styleId="Kommentarzeichen">
    <w:name w:val="annotation reference"/>
    <w:basedOn w:val="Absatz-Standardschriftart"/>
    <w:uiPriority w:val="99"/>
    <w:semiHidden/>
    <w:rsid w:val="008832C3"/>
    <w:rPr>
      <w:sz w:val="16"/>
      <w:szCs w:val="16"/>
    </w:rPr>
  </w:style>
  <w:style w:type="paragraph" w:styleId="Kommentartext">
    <w:name w:val="annotation text"/>
    <w:basedOn w:val="Standard"/>
    <w:link w:val="KommentartextZchn"/>
    <w:uiPriority w:val="99"/>
    <w:rsid w:val="008832C3"/>
    <w:rPr>
      <w:sz w:val="20"/>
      <w:szCs w:val="20"/>
    </w:rPr>
  </w:style>
  <w:style w:type="paragraph" w:styleId="Kommentarthema">
    <w:name w:val="annotation subject"/>
    <w:basedOn w:val="Kommentartext"/>
    <w:next w:val="Kommentartext"/>
    <w:semiHidden/>
    <w:rsid w:val="008832C3"/>
    <w:rPr>
      <w:b/>
      <w:bCs/>
    </w:rPr>
  </w:style>
  <w:style w:type="character" w:styleId="Seitenzahl">
    <w:name w:val="page number"/>
    <w:basedOn w:val="Absatz-Standardschriftart"/>
    <w:rsid w:val="001065C3"/>
  </w:style>
  <w:style w:type="paragraph" w:styleId="Listenabsatz">
    <w:name w:val="List Paragraph"/>
    <w:basedOn w:val="Standard"/>
    <w:uiPriority w:val="34"/>
    <w:qFormat/>
    <w:rsid w:val="00542F12"/>
    <w:pPr>
      <w:ind w:left="720"/>
      <w:contextualSpacing/>
    </w:pPr>
  </w:style>
  <w:style w:type="character" w:styleId="NichtaufgelsteErwhnung">
    <w:name w:val="Unresolved Mention"/>
    <w:basedOn w:val="Absatz-Standardschriftart"/>
    <w:uiPriority w:val="99"/>
    <w:semiHidden/>
    <w:unhideWhenUsed/>
    <w:rsid w:val="00C84CFB"/>
    <w:rPr>
      <w:color w:val="605E5C"/>
      <w:shd w:val="clear" w:color="auto" w:fill="E1DFDD"/>
    </w:rPr>
  </w:style>
  <w:style w:type="table" w:styleId="Tabellenraster">
    <w:name w:val="Table Grid"/>
    <w:basedOn w:val="NormaleTabelle"/>
    <w:rsid w:val="0047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217"/>
    <w:pPr>
      <w:autoSpaceDE w:val="0"/>
      <w:autoSpaceDN w:val="0"/>
      <w:adjustRightInd w:val="0"/>
    </w:pPr>
    <w:rPr>
      <w:rFonts w:ascii="Arial" w:eastAsiaTheme="minorHAnsi" w:hAnsi="Arial" w:cs="Arial"/>
      <w:color w:val="000000"/>
      <w:sz w:val="24"/>
      <w:szCs w:val="24"/>
      <w:lang w:eastAsia="en-US"/>
    </w:rPr>
  </w:style>
  <w:style w:type="character" w:customStyle="1" w:styleId="FunotentextZchn">
    <w:name w:val="Fußnotentext Zchn"/>
    <w:basedOn w:val="Absatz-Standardschriftart"/>
    <w:link w:val="Funotentext"/>
    <w:semiHidden/>
    <w:rsid w:val="00905217"/>
    <w:rPr>
      <w:rFonts w:ascii="Arial" w:hAnsi="Arial"/>
    </w:rPr>
  </w:style>
  <w:style w:type="character" w:customStyle="1" w:styleId="schriftkataloginhaltmitte">
    <w:name w:val="schrift_katalog_inhalt_mitte"/>
    <w:basedOn w:val="Absatz-Standardschriftart"/>
    <w:rsid w:val="00905217"/>
  </w:style>
  <w:style w:type="character" w:customStyle="1" w:styleId="berschrift1Zchn">
    <w:name w:val="Überschrift 1 Zchn"/>
    <w:basedOn w:val="Absatz-Standardschriftart"/>
    <w:link w:val="berschrift1"/>
    <w:rsid w:val="00A12310"/>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rsid w:val="00A12310"/>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rsid w:val="00A12310"/>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rsid w:val="00A12310"/>
    <w:rPr>
      <w:rFonts w:asciiTheme="majorHAnsi" w:eastAsiaTheme="majorEastAsia" w:hAnsiTheme="majorHAnsi" w:cstheme="majorBidi"/>
      <w:i/>
      <w:iCs/>
      <w:color w:val="2F5496" w:themeColor="accent1" w:themeShade="BF"/>
      <w:sz w:val="24"/>
      <w:szCs w:val="24"/>
    </w:rPr>
  </w:style>
  <w:style w:type="character" w:customStyle="1" w:styleId="berschrift5Zchn">
    <w:name w:val="Überschrift 5 Zchn"/>
    <w:basedOn w:val="Absatz-Standardschriftart"/>
    <w:link w:val="berschrift5"/>
    <w:rsid w:val="00A12310"/>
    <w:rPr>
      <w:rFonts w:asciiTheme="majorHAnsi" w:eastAsiaTheme="majorEastAsia" w:hAnsiTheme="majorHAnsi" w:cstheme="majorBidi"/>
      <w:color w:val="2F5496" w:themeColor="accent1" w:themeShade="BF"/>
      <w:sz w:val="24"/>
      <w:szCs w:val="24"/>
    </w:rPr>
  </w:style>
  <w:style w:type="paragraph" w:styleId="Liste">
    <w:name w:val="List"/>
    <w:basedOn w:val="Standard"/>
    <w:unhideWhenUsed/>
    <w:rsid w:val="00A12310"/>
    <w:pPr>
      <w:ind w:left="283" w:hanging="283"/>
      <w:contextualSpacing/>
    </w:pPr>
  </w:style>
  <w:style w:type="paragraph" w:styleId="Aufzhlungszeichen">
    <w:name w:val="List Bullet"/>
    <w:basedOn w:val="Standard"/>
    <w:rsid w:val="00A12310"/>
    <w:pPr>
      <w:numPr>
        <w:numId w:val="20"/>
      </w:numPr>
      <w:contextualSpacing/>
    </w:pPr>
  </w:style>
  <w:style w:type="paragraph" w:styleId="Textkrper">
    <w:name w:val="Body Text"/>
    <w:basedOn w:val="Standard"/>
    <w:link w:val="TextkrperZchn"/>
    <w:unhideWhenUsed/>
    <w:rsid w:val="00A12310"/>
    <w:pPr>
      <w:spacing w:after="120"/>
    </w:pPr>
  </w:style>
  <w:style w:type="character" w:customStyle="1" w:styleId="TextkrperZchn">
    <w:name w:val="Textkörper Zchn"/>
    <w:basedOn w:val="Absatz-Standardschriftart"/>
    <w:link w:val="Textkrper"/>
    <w:rsid w:val="00A12310"/>
    <w:rPr>
      <w:rFonts w:ascii="Arial" w:hAnsi="Arial"/>
      <w:sz w:val="24"/>
      <w:szCs w:val="24"/>
    </w:rPr>
  </w:style>
  <w:style w:type="character" w:customStyle="1" w:styleId="KommentartextZchn">
    <w:name w:val="Kommentartext Zchn"/>
    <w:basedOn w:val="Absatz-Standardschriftart"/>
    <w:link w:val="Kommentartext"/>
    <w:uiPriority w:val="99"/>
    <w:rsid w:val="00F708A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08714">
      <w:bodyDiv w:val="1"/>
      <w:marLeft w:val="0"/>
      <w:marRight w:val="0"/>
      <w:marTop w:val="0"/>
      <w:marBottom w:val="0"/>
      <w:divBdr>
        <w:top w:val="none" w:sz="0" w:space="0" w:color="auto"/>
        <w:left w:val="none" w:sz="0" w:space="0" w:color="auto"/>
        <w:bottom w:val="none" w:sz="0" w:space="0" w:color="auto"/>
        <w:right w:val="none" w:sz="0" w:space="0" w:color="auto"/>
      </w:divBdr>
    </w:div>
    <w:div w:id="218591381">
      <w:bodyDiv w:val="1"/>
      <w:marLeft w:val="0"/>
      <w:marRight w:val="0"/>
      <w:marTop w:val="0"/>
      <w:marBottom w:val="0"/>
      <w:divBdr>
        <w:top w:val="none" w:sz="0" w:space="0" w:color="auto"/>
        <w:left w:val="none" w:sz="0" w:space="0" w:color="auto"/>
        <w:bottom w:val="none" w:sz="0" w:space="0" w:color="auto"/>
        <w:right w:val="none" w:sz="0" w:space="0" w:color="auto"/>
      </w:divBdr>
    </w:div>
    <w:div w:id="259265830">
      <w:bodyDiv w:val="1"/>
      <w:marLeft w:val="0"/>
      <w:marRight w:val="0"/>
      <w:marTop w:val="0"/>
      <w:marBottom w:val="0"/>
      <w:divBdr>
        <w:top w:val="none" w:sz="0" w:space="0" w:color="auto"/>
        <w:left w:val="none" w:sz="0" w:space="0" w:color="auto"/>
        <w:bottom w:val="none" w:sz="0" w:space="0" w:color="auto"/>
        <w:right w:val="none" w:sz="0" w:space="0" w:color="auto"/>
      </w:divBdr>
    </w:div>
    <w:div w:id="772825253">
      <w:bodyDiv w:val="1"/>
      <w:marLeft w:val="0"/>
      <w:marRight w:val="0"/>
      <w:marTop w:val="0"/>
      <w:marBottom w:val="0"/>
      <w:divBdr>
        <w:top w:val="none" w:sz="0" w:space="0" w:color="auto"/>
        <w:left w:val="none" w:sz="0" w:space="0" w:color="auto"/>
        <w:bottom w:val="none" w:sz="0" w:space="0" w:color="auto"/>
        <w:right w:val="none" w:sz="0" w:space="0" w:color="auto"/>
      </w:divBdr>
    </w:div>
    <w:div w:id="882139776">
      <w:bodyDiv w:val="1"/>
      <w:marLeft w:val="0"/>
      <w:marRight w:val="0"/>
      <w:marTop w:val="0"/>
      <w:marBottom w:val="0"/>
      <w:divBdr>
        <w:top w:val="none" w:sz="0" w:space="0" w:color="auto"/>
        <w:left w:val="none" w:sz="0" w:space="0" w:color="auto"/>
        <w:bottom w:val="none" w:sz="0" w:space="0" w:color="auto"/>
        <w:right w:val="none" w:sz="0" w:space="0" w:color="auto"/>
      </w:divBdr>
    </w:div>
    <w:div w:id="907809960">
      <w:bodyDiv w:val="1"/>
      <w:marLeft w:val="0"/>
      <w:marRight w:val="0"/>
      <w:marTop w:val="0"/>
      <w:marBottom w:val="0"/>
      <w:divBdr>
        <w:top w:val="none" w:sz="0" w:space="0" w:color="auto"/>
        <w:left w:val="none" w:sz="0" w:space="0" w:color="auto"/>
        <w:bottom w:val="none" w:sz="0" w:space="0" w:color="auto"/>
        <w:right w:val="none" w:sz="0" w:space="0" w:color="auto"/>
      </w:divBdr>
    </w:div>
    <w:div w:id="1102991758">
      <w:bodyDiv w:val="1"/>
      <w:marLeft w:val="0"/>
      <w:marRight w:val="0"/>
      <w:marTop w:val="0"/>
      <w:marBottom w:val="0"/>
      <w:divBdr>
        <w:top w:val="none" w:sz="0" w:space="0" w:color="auto"/>
        <w:left w:val="none" w:sz="0" w:space="0" w:color="auto"/>
        <w:bottom w:val="none" w:sz="0" w:space="0" w:color="auto"/>
        <w:right w:val="none" w:sz="0" w:space="0" w:color="auto"/>
      </w:divBdr>
    </w:div>
    <w:div w:id="1271664340">
      <w:bodyDiv w:val="1"/>
      <w:marLeft w:val="0"/>
      <w:marRight w:val="0"/>
      <w:marTop w:val="0"/>
      <w:marBottom w:val="0"/>
      <w:divBdr>
        <w:top w:val="none" w:sz="0" w:space="0" w:color="auto"/>
        <w:left w:val="none" w:sz="0" w:space="0" w:color="auto"/>
        <w:bottom w:val="none" w:sz="0" w:space="0" w:color="auto"/>
        <w:right w:val="none" w:sz="0" w:space="0" w:color="auto"/>
      </w:divBdr>
    </w:div>
    <w:div w:id="1671980097">
      <w:bodyDiv w:val="1"/>
      <w:marLeft w:val="0"/>
      <w:marRight w:val="0"/>
      <w:marTop w:val="0"/>
      <w:marBottom w:val="0"/>
      <w:divBdr>
        <w:top w:val="none" w:sz="0" w:space="0" w:color="auto"/>
        <w:left w:val="none" w:sz="0" w:space="0" w:color="auto"/>
        <w:bottom w:val="none" w:sz="0" w:space="0" w:color="auto"/>
        <w:right w:val="none" w:sz="0" w:space="0" w:color="auto"/>
      </w:divBdr>
    </w:div>
    <w:div w:id="1832982166">
      <w:bodyDiv w:val="1"/>
      <w:marLeft w:val="0"/>
      <w:marRight w:val="0"/>
      <w:marTop w:val="0"/>
      <w:marBottom w:val="0"/>
      <w:divBdr>
        <w:top w:val="none" w:sz="0" w:space="0" w:color="auto"/>
        <w:left w:val="none" w:sz="0" w:space="0" w:color="auto"/>
        <w:bottom w:val="none" w:sz="0" w:space="0" w:color="auto"/>
        <w:right w:val="none" w:sz="0" w:space="0" w:color="auto"/>
      </w:divBdr>
    </w:div>
    <w:div w:id="2028946116">
      <w:bodyDiv w:val="1"/>
      <w:marLeft w:val="0"/>
      <w:marRight w:val="0"/>
      <w:marTop w:val="0"/>
      <w:marBottom w:val="0"/>
      <w:divBdr>
        <w:top w:val="none" w:sz="0" w:space="0" w:color="auto"/>
        <w:left w:val="none" w:sz="0" w:space="0" w:color="auto"/>
        <w:bottom w:val="none" w:sz="0" w:space="0" w:color="auto"/>
        <w:right w:val="none" w:sz="0" w:space="0" w:color="auto"/>
      </w:divBdr>
    </w:div>
    <w:div w:id="213058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acebook.com/valensina.de" TargetMode="Externa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valensina.de" TargetMode="External"/><Relationship Id="rId17" Type="http://schemas.openxmlformats.org/officeDocument/2006/relationships/image" Target="media/image2.jpe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alensina.de/presse"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instagram.com/valensina"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youtube.de/valensinade"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john\kommunikation.pur%20GmbH\SharePoint%20-%20Dokumente\Team\Kunden\ValensinaGruppe_Valensina_sj_sf\Projektordner_2026\A_Pressemitteilungen\Vorlage_Pressemitteilung_Valensina_202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629C9-339E-4C56-BF16-2717755AA2CC}">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2.xml><?xml version="1.0" encoding="utf-8"?>
<ds:datastoreItem xmlns:ds="http://schemas.openxmlformats.org/officeDocument/2006/customXml" ds:itemID="{C837DAA1-79D5-4504-A344-3567DC3B3969}">
  <ds:schemaRefs>
    <ds:schemaRef ds:uri="http://schemas.openxmlformats.org/officeDocument/2006/bibliography"/>
  </ds:schemaRefs>
</ds:datastoreItem>
</file>

<file path=customXml/itemProps3.xml><?xml version="1.0" encoding="utf-8"?>
<ds:datastoreItem xmlns:ds="http://schemas.openxmlformats.org/officeDocument/2006/customXml" ds:itemID="{1E305862-2BF2-4C2F-A648-2BF3A2A3DE03}">
  <ds:schemaRefs>
    <ds:schemaRef ds:uri="http://schemas.microsoft.com/sharepoint/v3/contenttype/forms"/>
  </ds:schemaRefs>
</ds:datastoreItem>
</file>

<file path=customXml/itemProps4.xml><?xml version="1.0" encoding="utf-8"?>
<ds:datastoreItem xmlns:ds="http://schemas.openxmlformats.org/officeDocument/2006/customXml" ds:itemID="{A307A285-6F44-448F-B283-DE326541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Vorlage_Pressemitteilung_Valensina_2026</Template>
  <TotalTime>0</TotalTime>
  <Pages>3</Pages>
  <Words>578</Words>
  <Characters>3647</Characters>
  <Application>Microsoft Office Word</Application>
  <DocSecurity>0</DocSecurity>
  <Lines>30</Lines>
  <Paragraphs>8</Paragraphs>
  <ScaleCrop>false</ScaleCrop>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kommunikation.pur Simone John</dc:creator>
  <cp:keywords/>
  <cp:lastModifiedBy>Simone John - kommunikation.pur GmbH</cp:lastModifiedBy>
  <cp:revision>5</cp:revision>
  <cp:lastPrinted>2020-04-06T12:15:00Z</cp:lastPrinted>
  <dcterms:created xsi:type="dcterms:W3CDTF">2026-01-28T08:50:00Z</dcterms:created>
  <dcterms:modified xsi:type="dcterms:W3CDTF">2026-01-28T10:34:00Z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905000</vt:r8>
  </property>
  <property fmtid="{D5CDD505-2E9C-101B-9397-08002B2CF9AE}" pid="4" name="MediaServiceImageTags">
    <vt:lpwstr/>
  </property>
</Properties>
</file>